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606" w:rsidRPr="00CD590F" w:rsidRDefault="001C2606" w:rsidP="00F84A62">
      <w:pPr>
        <w:jc w:val="center"/>
        <w:rPr>
          <w:rFonts w:ascii="Monotype Corsiva" w:hAnsi="Monotype Corsiva"/>
          <w:b/>
          <w:sz w:val="44"/>
          <w:szCs w:val="32"/>
        </w:rPr>
      </w:pPr>
      <w:r w:rsidRPr="00CD590F">
        <w:rPr>
          <w:rFonts w:ascii="Monotype Corsiva" w:hAnsi="Monotype Corsiva"/>
          <w:b/>
          <w:sz w:val="44"/>
          <w:szCs w:val="32"/>
        </w:rPr>
        <w:t>Календарно- тематический  план</w:t>
      </w:r>
    </w:p>
    <w:tbl>
      <w:tblPr>
        <w:tblW w:w="15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"/>
        <w:gridCol w:w="533"/>
        <w:gridCol w:w="850"/>
        <w:gridCol w:w="851"/>
        <w:gridCol w:w="3826"/>
        <w:gridCol w:w="1559"/>
        <w:gridCol w:w="7398"/>
      </w:tblGrid>
      <w:tr w:rsidR="001C2606" w:rsidRPr="00992EA3" w:rsidTr="00972F17">
        <w:tc>
          <w:tcPr>
            <w:tcW w:w="534" w:type="dxa"/>
            <w:gridSpan w:val="2"/>
            <w:vMerge w:val="restart"/>
          </w:tcPr>
          <w:p w:rsidR="001C2606" w:rsidRPr="00992EA3" w:rsidRDefault="001C2606" w:rsidP="00992EA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992EA3">
              <w:rPr>
                <w:sz w:val="28"/>
                <w:szCs w:val="28"/>
              </w:rPr>
              <w:t>№</w:t>
            </w:r>
          </w:p>
          <w:p w:rsidR="001C2606" w:rsidRPr="00992EA3" w:rsidRDefault="001C2606" w:rsidP="00992EA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992EA3">
              <w:rPr>
                <w:sz w:val="28"/>
                <w:szCs w:val="28"/>
              </w:rPr>
              <w:t>п/п</w:t>
            </w:r>
          </w:p>
        </w:tc>
        <w:tc>
          <w:tcPr>
            <w:tcW w:w="1701" w:type="dxa"/>
            <w:gridSpan w:val="2"/>
          </w:tcPr>
          <w:p w:rsidR="001C2606" w:rsidRPr="00992EA3" w:rsidRDefault="001C2606" w:rsidP="00992EA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992EA3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3827" w:type="dxa"/>
            <w:vMerge w:val="restart"/>
          </w:tcPr>
          <w:p w:rsidR="001C2606" w:rsidRPr="00992EA3" w:rsidRDefault="001C2606" w:rsidP="00992EA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992EA3">
              <w:rPr>
                <w:sz w:val="28"/>
                <w:szCs w:val="28"/>
              </w:rPr>
              <w:t>Тема урока</w:t>
            </w:r>
          </w:p>
        </w:tc>
        <w:tc>
          <w:tcPr>
            <w:tcW w:w="1559" w:type="dxa"/>
            <w:vMerge w:val="restart"/>
          </w:tcPr>
          <w:p w:rsidR="001C2606" w:rsidRPr="00992EA3" w:rsidRDefault="001C2606" w:rsidP="00992EA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992EA3">
              <w:rPr>
                <w:sz w:val="28"/>
                <w:szCs w:val="28"/>
              </w:rPr>
              <w:t>Тип</w:t>
            </w:r>
          </w:p>
          <w:p w:rsidR="001C2606" w:rsidRPr="00992EA3" w:rsidRDefault="001C2606" w:rsidP="00992EA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992EA3">
              <w:rPr>
                <w:sz w:val="28"/>
                <w:szCs w:val="28"/>
              </w:rPr>
              <w:t>урока</w:t>
            </w:r>
          </w:p>
        </w:tc>
        <w:tc>
          <w:tcPr>
            <w:tcW w:w="7401" w:type="dxa"/>
            <w:vMerge w:val="restart"/>
          </w:tcPr>
          <w:p w:rsidR="001C2606" w:rsidRPr="00992EA3" w:rsidRDefault="001C2606" w:rsidP="00992EA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992EA3">
              <w:rPr>
                <w:sz w:val="28"/>
                <w:szCs w:val="28"/>
              </w:rPr>
              <w:t>Основные виды</w:t>
            </w:r>
          </w:p>
          <w:p w:rsidR="001C2606" w:rsidRPr="00992EA3" w:rsidRDefault="001C2606" w:rsidP="00992EA3">
            <w:pPr>
              <w:spacing w:after="0" w:line="240" w:lineRule="auto"/>
              <w:jc w:val="center"/>
            </w:pPr>
            <w:r w:rsidRPr="00992EA3">
              <w:rPr>
                <w:sz w:val="28"/>
                <w:szCs w:val="28"/>
              </w:rPr>
              <w:t>учебной деятельности</w:t>
            </w:r>
          </w:p>
        </w:tc>
      </w:tr>
      <w:tr w:rsidR="001C2606" w:rsidRPr="00992EA3" w:rsidTr="00972F17">
        <w:tc>
          <w:tcPr>
            <w:tcW w:w="534" w:type="dxa"/>
            <w:gridSpan w:val="2"/>
            <w:vMerge/>
          </w:tcPr>
          <w:p w:rsidR="001C2606" w:rsidRPr="00992EA3" w:rsidRDefault="001C2606" w:rsidP="00992EA3">
            <w:pPr>
              <w:spacing w:after="0" w:line="240" w:lineRule="auto"/>
              <w:jc w:val="center"/>
            </w:pPr>
          </w:p>
        </w:tc>
        <w:tc>
          <w:tcPr>
            <w:tcW w:w="850" w:type="dxa"/>
          </w:tcPr>
          <w:p w:rsidR="001C2606" w:rsidRPr="00992EA3" w:rsidRDefault="001C2606" w:rsidP="00992EA3">
            <w:pPr>
              <w:tabs>
                <w:tab w:val="left" w:pos="576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992EA3">
              <w:rPr>
                <w:sz w:val="28"/>
                <w:szCs w:val="28"/>
              </w:rPr>
              <w:t>план</w:t>
            </w:r>
          </w:p>
        </w:tc>
        <w:tc>
          <w:tcPr>
            <w:tcW w:w="851" w:type="dxa"/>
          </w:tcPr>
          <w:p w:rsidR="001C2606" w:rsidRPr="00992EA3" w:rsidRDefault="001C2606" w:rsidP="00992EA3">
            <w:pPr>
              <w:tabs>
                <w:tab w:val="left" w:pos="576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992EA3">
              <w:rPr>
                <w:sz w:val="28"/>
                <w:szCs w:val="28"/>
              </w:rPr>
              <w:t>факт</w:t>
            </w:r>
          </w:p>
        </w:tc>
        <w:tc>
          <w:tcPr>
            <w:tcW w:w="3827" w:type="dxa"/>
            <w:vMerge/>
          </w:tcPr>
          <w:p w:rsidR="001C2606" w:rsidRPr="00992EA3" w:rsidRDefault="001C2606" w:rsidP="00992EA3">
            <w:pPr>
              <w:spacing w:after="0" w:line="240" w:lineRule="auto"/>
              <w:jc w:val="center"/>
            </w:pPr>
          </w:p>
        </w:tc>
        <w:tc>
          <w:tcPr>
            <w:tcW w:w="1559" w:type="dxa"/>
            <w:vMerge/>
          </w:tcPr>
          <w:p w:rsidR="001C2606" w:rsidRPr="00992EA3" w:rsidRDefault="001C2606" w:rsidP="00992EA3">
            <w:pPr>
              <w:spacing w:after="0" w:line="240" w:lineRule="auto"/>
              <w:jc w:val="center"/>
            </w:pPr>
          </w:p>
        </w:tc>
        <w:tc>
          <w:tcPr>
            <w:tcW w:w="7401" w:type="dxa"/>
            <w:vMerge/>
          </w:tcPr>
          <w:p w:rsidR="001C2606" w:rsidRPr="00992EA3" w:rsidRDefault="001C2606" w:rsidP="00992EA3">
            <w:pPr>
              <w:spacing w:after="0" w:line="240" w:lineRule="auto"/>
              <w:jc w:val="center"/>
            </w:pPr>
          </w:p>
        </w:tc>
      </w:tr>
      <w:tr w:rsidR="001C2606" w:rsidRPr="00972F17" w:rsidTr="00483A78">
        <w:tc>
          <w:tcPr>
            <w:tcW w:w="15022" w:type="dxa"/>
            <w:gridSpan w:val="7"/>
            <w:shd w:val="clear" w:color="auto" w:fill="CCC0D9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Летописи, былины, жития (10 часов (11ч – 1 ч))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972F17">
            <w:pPr>
              <w:pStyle w:val="NoSpacing"/>
              <w:rPr>
                <w:rFonts w:ascii="Arial" w:hAnsi="Arial" w:cs="Arial"/>
                <w:sz w:val="18"/>
              </w:rPr>
            </w:pPr>
            <w:r w:rsidRPr="00972F17">
              <w:rPr>
                <w:rFonts w:ascii="Arial" w:hAnsi="Arial" w:cs="Arial"/>
                <w:sz w:val="18"/>
              </w:rPr>
              <w:t xml:space="preserve">Знакомство с учебником по литературному чтению Летописи. </w:t>
            </w:r>
          </w:p>
          <w:p w:rsidR="001C2606" w:rsidRPr="00972F17" w:rsidRDefault="001C2606" w:rsidP="00972F17">
            <w:pPr>
              <w:pStyle w:val="NoSpacing"/>
              <w:rPr>
                <w:rFonts w:ascii="Arial" w:hAnsi="Arial" w:cs="Arial"/>
                <w:sz w:val="18"/>
              </w:rPr>
            </w:pPr>
            <w:r w:rsidRPr="00972F17">
              <w:rPr>
                <w:rFonts w:ascii="Arial" w:hAnsi="Arial" w:cs="Arial"/>
                <w:sz w:val="18"/>
              </w:rPr>
              <w:t>«И повесил Олег щит свой на вратах Царьграда».</w:t>
            </w:r>
          </w:p>
          <w:p w:rsidR="001C2606" w:rsidRPr="00972F17" w:rsidRDefault="001C2606" w:rsidP="00CD590F">
            <w:pPr>
              <w:rPr>
                <w:rFonts w:ascii="Arial" w:hAnsi="Arial" w:cs="Arial"/>
                <w:sz w:val="18"/>
                <w:szCs w:val="20"/>
              </w:rPr>
            </w:pPr>
          </w:p>
          <w:p w:rsidR="001C2606" w:rsidRPr="00972F17" w:rsidRDefault="001C2606" w:rsidP="00CD590F">
            <w:pPr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1559" w:type="dxa"/>
          </w:tcPr>
          <w:p w:rsidR="001C2606" w:rsidRPr="00972F17" w:rsidRDefault="001C2606" w:rsidP="00CD590F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введения в новую тему </w:t>
            </w:r>
          </w:p>
        </w:tc>
        <w:tc>
          <w:tcPr>
            <w:tcW w:w="7401" w:type="dxa"/>
          </w:tcPr>
          <w:p w:rsidR="001C2606" w:rsidRPr="00972F17" w:rsidRDefault="001C2606" w:rsidP="00483A7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Ориентироваться в учебнике по литературному чтению. </w:t>
            </w:r>
          </w:p>
          <w:p w:rsidR="001C2606" w:rsidRPr="00972F17" w:rsidRDefault="001C2606" w:rsidP="00483A7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Применять систему условных обозначений при выполнении заданий. </w:t>
            </w:r>
          </w:p>
          <w:p w:rsidR="001C2606" w:rsidRPr="00972F17" w:rsidRDefault="001C2606" w:rsidP="00483A7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Находить нужную главу и нужное произведение в содержании учебника. </w:t>
            </w:r>
          </w:p>
          <w:p w:rsidR="001C2606" w:rsidRPr="00972F17" w:rsidRDefault="001C2606" w:rsidP="00483A7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Предполагать на основе названия содержание главы. </w:t>
            </w:r>
          </w:p>
          <w:p w:rsidR="001C2606" w:rsidRPr="00972F17" w:rsidRDefault="001C2606" w:rsidP="00483A7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Пользоваться словарём в конце учебника. </w:t>
            </w:r>
          </w:p>
          <w:p w:rsidR="001C2606" w:rsidRPr="00972F17" w:rsidRDefault="001C2606" w:rsidP="00EB2E4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Составлять связное высказывание по иллюстрациям и оформлению учебника. Прогнозировать содержание раздела. </w:t>
            </w:r>
          </w:p>
          <w:p w:rsidR="001C2606" w:rsidRPr="00972F17" w:rsidRDefault="001C2606" w:rsidP="00EB2E4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Планировать работу на уроке. </w:t>
            </w:r>
          </w:p>
          <w:p w:rsidR="001C2606" w:rsidRPr="00972F17" w:rsidRDefault="001C2606" w:rsidP="00EB2E4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Читать отрывки из древнерусской летописи.</w:t>
            </w:r>
          </w:p>
          <w:p w:rsidR="001C2606" w:rsidRPr="00972F17" w:rsidRDefault="001C2606" w:rsidP="00EB2E4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Находить в тексте летописи данные о различных исторических фактах</w:t>
            </w:r>
          </w:p>
        </w:tc>
      </w:tr>
      <w:tr w:rsidR="001C2606" w:rsidRPr="00972F17" w:rsidTr="00972F17">
        <w:trPr>
          <w:trHeight w:val="722"/>
        </w:trPr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2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972F17">
            <w:pPr>
              <w:pStyle w:val="NoSpacing"/>
              <w:rPr>
                <w:rFonts w:ascii="Arial" w:hAnsi="Arial" w:cs="Arial"/>
                <w:i/>
              </w:rPr>
            </w:pPr>
            <w:r w:rsidRPr="00972F17">
              <w:rPr>
                <w:rFonts w:ascii="Arial" w:hAnsi="Arial" w:cs="Arial"/>
                <w:sz w:val="18"/>
              </w:rPr>
              <w:t>События летописи – основные события Древней Руси. Сравнение текста летописи и исторических источников.</w:t>
            </w:r>
          </w:p>
        </w:tc>
        <w:tc>
          <w:tcPr>
            <w:tcW w:w="1559" w:type="dxa"/>
          </w:tcPr>
          <w:p w:rsidR="001C2606" w:rsidRPr="00972F17" w:rsidRDefault="001C2606" w:rsidP="002C0E11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Урок изучения нового материала</w:t>
            </w:r>
          </w:p>
        </w:tc>
        <w:tc>
          <w:tcPr>
            <w:tcW w:w="7401" w:type="dxa"/>
          </w:tcPr>
          <w:p w:rsidR="001C2606" w:rsidRPr="00972F17" w:rsidRDefault="001C2606" w:rsidP="002C0E11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Читать отрывки из древнерусской летописи.</w:t>
            </w:r>
          </w:p>
          <w:p w:rsidR="001C2606" w:rsidRPr="00972F17" w:rsidRDefault="001C2606" w:rsidP="002C0E11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Сравнивать текс летописи с художественным текстом </w:t>
            </w:r>
          </w:p>
        </w:tc>
      </w:tr>
      <w:tr w:rsidR="001C2606" w:rsidRPr="00972F17" w:rsidTr="00972F17">
        <w:trPr>
          <w:trHeight w:val="1062"/>
        </w:trPr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3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972F17">
            <w:pPr>
              <w:pStyle w:val="NoSpacing"/>
              <w:rPr>
                <w:rFonts w:ascii="Arial" w:hAnsi="Arial" w:cs="Arial"/>
                <w:i/>
                <w:sz w:val="18"/>
              </w:rPr>
            </w:pPr>
            <w:r w:rsidRPr="00972F17">
              <w:rPr>
                <w:rFonts w:ascii="Arial" w:hAnsi="Arial" w:cs="Arial"/>
                <w:sz w:val="18"/>
              </w:rPr>
              <w:t>Летопись - источник исторических фактов. Сравнение текста летописи с текстом произведения А.С. Пушкина «Песнь о вещем Олеге»</w:t>
            </w:r>
          </w:p>
        </w:tc>
        <w:tc>
          <w:tcPr>
            <w:tcW w:w="1559" w:type="dxa"/>
          </w:tcPr>
          <w:p w:rsidR="001C2606" w:rsidRPr="00972F17" w:rsidRDefault="001C2606" w:rsidP="00972F17">
            <w:pPr>
              <w:pStyle w:val="NoSpacing"/>
              <w:rPr>
                <w:rFonts w:ascii="Arial" w:hAnsi="Arial" w:cs="Arial"/>
                <w:i/>
                <w:sz w:val="18"/>
              </w:rPr>
            </w:pPr>
            <w:r w:rsidRPr="00972F17">
              <w:rPr>
                <w:rFonts w:ascii="Arial" w:hAnsi="Arial" w:cs="Arial"/>
                <w:i/>
                <w:sz w:val="18"/>
              </w:rPr>
              <w:t>Урок изучения нового материала</w:t>
            </w:r>
          </w:p>
        </w:tc>
        <w:tc>
          <w:tcPr>
            <w:tcW w:w="7401" w:type="dxa"/>
          </w:tcPr>
          <w:p w:rsidR="001C2606" w:rsidRPr="00972F17" w:rsidRDefault="001C2606" w:rsidP="004524E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отрывки из древнерусской летописи </w:t>
            </w:r>
          </w:p>
        </w:tc>
      </w:tr>
      <w:tr w:rsidR="001C2606" w:rsidRPr="00972F17" w:rsidTr="00972F17">
        <w:trPr>
          <w:trHeight w:val="748"/>
        </w:trPr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4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56275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Былина – жанр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 xml:space="preserve">устного народного </w:t>
            </w:r>
            <w:r w:rsidRPr="00972F17">
              <w:rPr>
                <w:rFonts w:ascii="Arial" w:hAnsi="Arial" w:cs="Arial"/>
                <w:sz w:val="18"/>
                <w:szCs w:val="20"/>
              </w:rPr>
              <w:t>творчества. «Иль</w:t>
            </w:r>
            <w:r w:rsidRPr="00972F17">
              <w:rPr>
                <w:rFonts w:ascii="Arial" w:hAnsi="Arial" w:cs="Arial"/>
                <w:sz w:val="18"/>
                <w:szCs w:val="20"/>
              </w:rPr>
              <w:softHyphen/>
              <w:t xml:space="preserve">ины три поездочки» </w:t>
            </w:r>
          </w:p>
        </w:tc>
        <w:tc>
          <w:tcPr>
            <w:tcW w:w="1559" w:type="dxa"/>
          </w:tcPr>
          <w:p w:rsidR="001C2606" w:rsidRPr="00972F17" w:rsidRDefault="001C2606" w:rsidP="00562751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562751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Читать отрывки из древнерусской былины.</w:t>
            </w:r>
          </w:p>
          <w:p w:rsidR="001C2606" w:rsidRPr="00972F17" w:rsidRDefault="001C2606" w:rsidP="00562751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Определять героя былины и характеризовать его с опорой на текст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5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85447C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Прозаический текст былины в пересказе И. Карнауховой  </w:t>
            </w:r>
          </w:p>
        </w:tc>
        <w:tc>
          <w:tcPr>
            <w:tcW w:w="1559" w:type="dxa"/>
          </w:tcPr>
          <w:p w:rsidR="001C2606" w:rsidRPr="00972F17" w:rsidRDefault="001C2606" w:rsidP="0085447C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85447C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Сравнивать поэтический и прозаический текст былины.</w:t>
            </w:r>
          </w:p>
          <w:p w:rsidR="001C2606" w:rsidRPr="00972F17" w:rsidRDefault="001C2606" w:rsidP="0085447C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Составлять рассказ по репродукции картин известных художников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6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DE6E3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Герой былины – защитник Русского государства. Картина В. Васнецова «Богатыри»</w:t>
            </w:r>
          </w:p>
        </w:tc>
        <w:tc>
          <w:tcPr>
            <w:tcW w:w="1559" w:type="dxa"/>
          </w:tcPr>
          <w:p w:rsidR="001C2606" w:rsidRPr="00972F17" w:rsidRDefault="001C2606" w:rsidP="00DE6E32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DE6E32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Пересказывать былину от лица её героя.</w:t>
            </w:r>
          </w:p>
          <w:p w:rsidR="001C2606" w:rsidRPr="00972F17" w:rsidRDefault="001C2606" w:rsidP="00DE6E32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Находить в тексте слова, описывающие внешний вид героя, его характер и поступки.</w:t>
            </w:r>
          </w:p>
          <w:p w:rsidR="001C2606" w:rsidRPr="00972F17" w:rsidRDefault="001C2606" w:rsidP="00DE6E32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Сравнивать былины и волшебные сказки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7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6904C3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«Житие Сергия Радонежского» -</w:t>
            </w:r>
            <w:r w:rsidRPr="00972F17">
              <w:rPr>
                <w:rFonts w:ascii="Arial" w:hAnsi="Arial" w:cs="Arial"/>
                <w:spacing w:val="-2"/>
                <w:sz w:val="18"/>
                <w:szCs w:val="20"/>
              </w:rPr>
              <w:t xml:space="preserve"> памятник древне</w:t>
            </w:r>
            <w:r w:rsidRPr="00972F17">
              <w:rPr>
                <w:rFonts w:ascii="Arial" w:hAnsi="Arial" w:cs="Arial"/>
                <w:spacing w:val="-2"/>
                <w:sz w:val="18"/>
                <w:szCs w:val="20"/>
              </w:rPr>
              <w:softHyphen/>
            </w:r>
            <w:r w:rsidRPr="00972F17">
              <w:rPr>
                <w:rFonts w:ascii="Arial" w:hAnsi="Arial" w:cs="Arial"/>
                <w:sz w:val="18"/>
                <w:szCs w:val="20"/>
              </w:rPr>
              <w:t>русской литера</w:t>
            </w:r>
            <w:r w:rsidRPr="00972F17">
              <w:rPr>
                <w:rFonts w:ascii="Arial" w:hAnsi="Arial" w:cs="Arial"/>
                <w:sz w:val="18"/>
                <w:szCs w:val="20"/>
              </w:rPr>
              <w:softHyphen/>
              <w:t xml:space="preserve">туры </w:t>
            </w:r>
          </w:p>
        </w:tc>
        <w:tc>
          <w:tcPr>
            <w:tcW w:w="1559" w:type="dxa"/>
          </w:tcPr>
          <w:p w:rsidR="001C2606" w:rsidRPr="00972F17" w:rsidRDefault="001C2606" w:rsidP="006904C3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 </w:t>
            </w:r>
          </w:p>
        </w:tc>
        <w:tc>
          <w:tcPr>
            <w:tcW w:w="7401" w:type="dxa"/>
          </w:tcPr>
          <w:p w:rsidR="001C2606" w:rsidRPr="00972F17" w:rsidRDefault="001C2606" w:rsidP="006904C3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Читать отрывки из жития о Сергии Радонежском.</w:t>
            </w:r>
          </w:p>
          <w:p w:rsidR="001C2606" w:rsidRPr="00972F17" w:rsidRDefault="001C2606" w:rsidP="006904C3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Находить информацию об интересных фактах из жизни святого человека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8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481DFB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В. Клыков «Памятник Сергию Радонежскому. «Житие Сергия Радонежского» </w:t>
            </w:r>
          </w:p>
        </w:tc>
        <w:tc>
          <w:tcPr>
            <w:tcW w:w="1559" w:type="dxa"/>
          </w:tcPr>
          <w:p w:rsidR="001C2606" w:rsidRPr="00972F17" w:rsidRDefault="001C2606" w:rsidP="00481DFB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481DFB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Описывать характер человека; выражать своё отношение.</w:t>
            </w:r>
          </w:p>
          <w:p w:rsidR="001C2606" w:rsidRPr="00972F17" w:rsidRDefault="001C2606" w:rsidP="00481DFB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Рассказывать о битве на Куликовом поле на основе опорных слов и репродукций известных картин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9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9704D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Рассказ о битве на Куликовом поле</w:t>
            </w:r>
            <w:r w:rsidRPr="00972F17">
              <w:rPr>
                <w:rFonts w:ascii="Arial" w:hAnsi="Arial" w:cs="Arial"/>
                <w:b/>
                <w:sz w:val="18"/>
                <w:szCs w:val="20"/>
              </w:rPr>
              <w:t xml:space="preserve"> на основе опорных слов и репродукции картины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Проект: «Создание календаря исторических событий»</w:t>
            </w:r>
          </w:p>
        </w:tc>
        <w:tc>
          <w:tcPr>
            <w:tcW w:w="1559" w:type="dxa"/>
          </w:tcPr>
          <w:p w:rsidR="001C2606" w:rsidRPr="00972F17" w:rsidRDefault="001C2606" w:rsidP="009704D6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систематизации новых знаний </w:t>
            </w:r>
          </w:p>
        </w:tc>
        <w:tc>
          <w:tcPr>
            <w:tcW w:w="7401" w:type="dxa"/>
          </w:tcPr>
          <w:p w:rsidR="001C2606" w:rsidRPr="00972F17" w:rsidRDefault="001C2606" w:rsidP="009704D6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Рассказывать об известном историческом событии на основе опорных слов и других источников информации.</w:t>
            </w:r>
          </w:p>
          <w:p w:rsidR="001C2606" w:rsidRPr="00972F17" w:rsidRDefault="001C2606" w:rsidP="009704D6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Описывать скульптурный памятник известному человеку.</w:t>
            </w:r>
          </w:p>
          <w:p w:rsidR="001C2606" w:rsidRPr="00972F17" w:rsidRDefault="001C2606" w:rsidP="009704D6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Проверять себя и оценивать свои достижения </w:t>
            </w:r>
          </w:p>
          <w:p w:rsidR="001C2606" w:rsidRPr="00972F17" w:rsidRDefault="001C2606" w:rsidP="009704D6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Участвовать в проектной деятельности.</w:t>
            </w:r>
          </w:p>
          <w:p w:rsidR="001C2606" w:rsidRPr="00972F17" w:rsidRDefault="001C2606" w:rsidP="009704D6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Составлять летопись современных важных событий (с помощью учителя)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10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B17DDB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Проверочная работа №1 по разделу «Летописи, былины, жития"</w:t>
            </w:r>
          </w:p>
        </w:tc>
        <w:tc>
          <w:tcPr>
            <w:tcW w:w="1559" w:type="dxa"/>
          </w:tcPr>
          <w:p w:rsidR="001C2606" w:rsidRPr="00972F17" w:rsidRDefault="001C2606" w:rsidP="00B17DDB">
            <w:pPr>
              <w:rPr>
                <w:rFonts w:ascii="Arial" w:hAnsi="Arial" w:cs="Arial"/>
                <w:b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i/>
                <w:sz w:val="18"/>
                <w:szCs w:val="20"/>
              </w:rPr>
              <w:t>Контроль и оценка знаний</w:t>
            </w:r>
          </w:p>
        </w:tc>
        <w:tc>
          <w:tcPr>
            <w:tcW w:w="7401" w:type="dxa"/>
          </w:tcPr>
          <w:p w:rsidR="001C2606" w:rsidRPr="00972F17" w:rsidRDefault="001C2606" w:rsidP="00B17DDB">
            <w:pPr>
              <w:pStyle w:val="NoSpacing"/>
              <w:rPr>
                <w:rFonts w:ascii="Arial" w:hAnsi="Arial" w:cs="Arial"/>
                <w:b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</w:tr>
      <w:tr w:rsidR="001C2606" w:rsidRPr="00972F17" w:rsidTr="002B5733">
        <w:tc>
          <w:tcPr>
            <w:tcW w:w="15022" w:type="dxa"/>
            <w:gridSpan w:val="7"/>
            <w:shd w:val="clear" w:color="auto" w:fill="CCC0D9"/>
            <w:vAlign w:val="center"/>
          </w:tcPr>
          <w:p w:rsidR="001C2606" w:rsidRPr="00972F17" w:rsidRDefault="001C2606" w:rsidP="002B5733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Чудесный мир классики (22 часа)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11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4B040A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Знакомство с разделом «Чудесный мир классики».</w:t>
            </w:r>
          </w:p>
        </w:tc>
        <w:tc>
          <w:tcPr>
            <w:tcW w:w="1559" w:type="dxa"/>
          </w:tcPr>
          <w:p w:rsidR="001C2606" w:rsidRPr="00972F17" w:rsidRDefault="001C2606" w:rsidP="004B040A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4B040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Прогнозировать содержание раздела. Планировать работу на уроке </w:t>
            </w:r>
          </w:p>
          <w:p w:rsidR="001C2606" w:rsidRPr="00972F17" w:rsidRDefault="001C2606" w:rsidP="004B040A">
            <w:pPr>
              <w:pStyle w:val="NoSpacing"/>
              <w:rPr>
                <w:sz w:val="18"/>
                <w:szCs w:val="20"/>
              </w:rPr>
            </w:pP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12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4E4910">
            <w:pPr>
              <w:shd w:val="clear" w:color="auto" w:fill="FFFFFF"/>
              <w:ind w:left="19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П.П.Ер</w:t>
            </w:r>
            <w:r w:rsidRPr="00972F17">
              <w:rPr>
                <w:rFonts w:ascii="Arial" w:hAnsi="Arial" w:cs="Arial"/>
                <w:sz w:val="18"/>
                <w:szCs w:val="20"/>
              </w:rPr>
              <w:t>шов «Конёк-</w:t>
            </w:r>
          </w:p>
          <w:p w:rsidR="001C2606" w:rsidRPr="00972F17" w:rsidRDefault="001C2606" w:rsidP="004E4910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Горбунок». Сравнение литературной и народной сказок.</w:t>
            </w:r>
          </w:p>
        </w:tc>
        <w:tc>
          <w:tcPr>
            <w:tcW w:w="1559" w:type="dxa"/>
          </w:tcPr>
          <w:p w:rsidR="001C2606" w:rsidRPr="00972F17" w:rsidRDefault="001C2606" w:rsidP="004E4910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4E4910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Выразительно</w:t>
            </w:r>
            <w:r w:rsidRPr="00972F17">
              <w:rPr>
                <w:sz w:val="18"/>
                <w:szCs w:val="20"/>
              </w:rPr>
              <w:t xml:space="preserve"> </w:t>
            </w:r>
            <w:r w:rsidRPr="00972F17">
              <w:rPr>
                <w:spacing w:val="-2"/>
                <w:sz w:val="18"/>
                <w:szCs w:val="20"/>
              </w:rPr>
              <w:t>читать, использовать</w:t>
            </w:r>
            <w:r w:rsidRPr="00972F17">
              <w:rPr>
                <w:sz w:val="18"/>
                <w:szCs w:val="20"/>
              </w:rPr>
              <w:t xml:space="preserve"> </w:t>
            </w:r>
            <w:r w:rsidRPr="00972F17">
              <w:rPr>
                <w:spacing w:val="-1"/>
                <w:sz w:val="18"/>
                <w:szCs w:val="20"/>
              </w:rPr>
              <w:t>интонации, соответст</w:t>
            </w:r>
            <w:r w:rsidRPr="00972F17">
              <w:rPr>
                <w:spacing w:val="-2"/>
                <w:sz w:val="18"/>
                <w:szCs w:val="20"/>
              </w:rPr>
              <w:t>вующие смыслу текста.</w:t>
            </w:r>
          </w:p>
          <w:p w:rsidR="001C2606" w:rsidRPr="00972F17" w:rsidRDefault="001C2606" w:rsidP="004E4910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Воспринимать на слух художественное произведение; читать текст в темпе разговорной речи, осмысливая его содержание.</w:t>
            </w:r>
          </w:p>
          <w:p w:rsidR="001C2606" w:rsidRPr="00972F17" w:rsidRDefault="001C2606" w:rsidP="004E4910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Наблюдать за  развитием событий в сказке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13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585832">
            <w:pPr>
              <w:shd w:val="clear" w:color="auto" w:fill="FFFFFF"/>
              <w:ind w:left="19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П.П. Ер</w:t>
            </w:r>
            <w:r w:rsidRPr="00972F17">
              <w:rPr>
                <w:rFonts w:ascii="Arial" w:hAnsi="Arial" w:cs="Arial"/>
                <w:sz w:val="18"/>
                <w:szCs w:val="20"/>
              </w:rPr>
              <w:t>шов «Конёк-</w:t>
            </w:r>
          </w:p>
          <w:p w:rsidR="001C2606" w:rsidRPr="00972F17" w:rsidRDefault="001C2606" w:rsidP="0058583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Горбунок».  Характеристика героев.</w:t>
            </w:r>
          </w:p>
        </w:tc>
        <w:tc>
          <w:tcPr>
            <w:tcW w:w="1559" w:type="dxa"/>
          </w:tcPr>
          <w:p w:rsidR="001C2606" w:rsidRPr="00972F17" w:rsidRDefault="001C2606" w:rsidP="00585832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585832">
            <w:pPr>
              <w:pStyle w:val="NoSpacing"/>
              <w:rPr>
                <w:spacing w:val="-2"/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 xml:space="preserve">Характеризовать героев произведения. </w:t>
            </w:r>
          </w:p>
          <w:p w:rsidR="001C2606" w:rsidRPr="00972F17" w:rsidRDefault="001C2606" w:rsidP="00585832">
            <w:pPr>
              <w:pStyle w:val="NoSpacing"/>
              <w:rPr>
                <w:spacing w:val="-1"/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Иллюстрировать сказку и объяснять роль иллюстрации в понимании произве</w:t>
            </w:r>
            <w:r w:rsidRPr="00972F17">
              <w:rPr>
                <w:spacing w:val="-1"/>
                <w:sz w:val="18"/>
                <w:szCs w:val="20"/>
              </w:rPr>
              <w:t xml:space="preserve">дения. </w:t>
            </w:r>
          </w:p>
          <w:p w:rsidR="001C2606" w:rsidRPr="00972F17" w:rsidRDefault="001C2606" w:rsidP="0058583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Участвовать в диа</w:t>
            </w:r>
            <w:r w:rsidRPr="00972F17">
              <w:rPr>
                <w:sz w:val="18"/>
                <w:szCs w:val="20"/>
              </w:rPr>
              <w:t>логе при обсуждении прослушанного (про</w:t>
            </w:r>
            <w:r w:rsidRPr="00972F17">
              <w:rPr>
                <w:sz w:val="18"/>
                <w:szCs w:val="20"/>
              </w:rPr>
              <w:softHyphen/>
            </w:r>
            <w:r w:rsidRPr="00972F17">
              <w:rPr>
                <w:spacing w:val="-2"/>
                <w:sz w:val="18"/>
                <w:szCs w:val="20"/>
              </w:rPr>
              <w:t>читанного) произведе</w:t>
            </w:r>
            <w:r w:rsidRPr="00972F17">
              <w:rPr>
                <w:spacing w:val="-2"/>
                <w:sz w:val="18"/>
                <w:szCs w:val="20"/>
              </w:rPr>
              <w:softHyphen/>
            </w:r>
            <w:r w:rsidRPr="00972F17">
              <w:rPr>
                <w:sz w:val="18"/>
                <w:szCs w:val="20"/>
              </w:rPr>
              <w:t xml:space="preserve">ния. </w:t>
            </w:r>
          </w:p>
          <w:p w:rsidR="001C2606" w:rsidRPr="00972F17" w:rsidRDefault="001C2606" w:rsidP="0058583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Ставить вопросы по содержа</w:t>
            </w:r>
            <w:r w:rsidRPr="00972F17">
              <w:rPr>
                <w:sz w:val="18"/>
                <w:szCs w:val="20"/>
              </w:rPr>
              <w:softHyphen/>
              <w:t>нию прочитанного текста, отвечать на них.</w:t>
            </w:r>
          </w:p>
          <w:p w:rsidR="001C2606" w:rsidRPr="00972F17" w:rsidRDefault="001C2606" w:rsidP="0058583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 xml:space="preserve">Объяснять мотивы поведения героев, своё и авторское отношения к событиям и персонажам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DE459A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14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81624C">
            <w:pPr>
              <w:shd w:val="clear" w:color="auto" w:fill="FFFFFF"/>
              <w:ind w:left="19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П.П. Ер</w:t>
            </w:r>
            <w:r w:rsidRPr="00972F17">
              <w:rPr>
                <w:rFonts w:ascii="Arial" w:hAnsi="Arial" w:cs="Arial"/>
                <w:sz w:val="18"/>
                <w:szCs w:val="20"/>
              </w:rPr>
              <w:t>шов «Конёк-</w:t>
            </w:r>
          </w:p>
          <w:p w:rsidR="001C2606" w:rsidRPr="00972F17" w:rsidRDefault="001C2606" w:rsidP="0081624C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Горбунок». Сравнение произведений словесного и изобразительного искусства.</w:t>
            </w:r>
          </w:p>
        </w:tc>
        <w:tc>
          <w:tcPr>
            <w:tcW w:w="1559" w:type="dxa"/>
          </w:tcPr>
          <w:p w:rsidR="001C2606" w:rsidRPr="00972F17" w:rsidRDefault="001C2606" w:rsidP="0081624C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81624C">
            <w:pPr>
              <w:pStyle w:val="NoSpacing"/>
              <w:rPr>
                <w:spacing w:val="-2"/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Характеризовать поступки героев. Читать бегло, выразительно.</w:t>
            </w:r>
          </w:p>
          <w:p w:rsidR="001C2606" w:rsidRPr="00972F17" w:rsidRDefault="001C2606" w:rsidP="0081624C">
            <w:pPr>
              <w:pStyle w:val="NoSpacing"/>
              <w:rPr>
                <w:spacing w:val="-2"/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Делить текст на части, озаглавливать каждую часть.</w:t>
            </w:r>
          </w:p>
          <w:p w:rsidR="001C2606" w:rsidRPr="00972F17" w:rsidRDefault="001C2606" w:rsidP="0081624C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Пересказывать большие по объёму произведения.</w:t>
            </w:r>
          </w:p>
          <w:p w:rsidR="001C2606" w:rsidRPr="00972F17" w:rsidRDefault="001C2606" w:rsidP="0081624C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Выражать своё отношение к мыслям автора, его советам и героям произведений.</w:t>
            </w:r>
          </w:p>
          <w:p w:rsidR="001C2606" w:rsidRPr="00972F17" w:rsidRDefault="001C2606" w:rsidP="0081624C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Сравнивать начало и конец сказки.</w:t>
            </w:r>
          </w:p>
          <w:p w:rsidR="001C2606" w:rsidRPr="00972F17" w:rsidRDefault="001C2606" w:rsidP="0081624C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Составлять самостоятельно план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DE459A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15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41253A">
            <w:pPr>
              <w:spacing w:after="0" w:line="240" w:lineRule="auto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А.С. Пуш</w:t>
            </w:r>
            <w:r w:rsidRPr="00972F17">
              <w:rPr>
                <w:rFonts w:ascii="Arial" w:hAnsi="Arial" w:cs="Arial"/>
                <w:sz w:val="18"/>
                <w:szCs w:val="20"/>
              </w:rPr>
              <w:t>кин «Няне». Авторское отношение к изображаемому.</w:t>
            </w:r>
          </w:p>
        </w:tc>
        <w:tc>
          <w:tcPr>
            <w:tcW w:w="1559" w:type="dxa"/>
          </w:tcPr>
          <w:p w:rsidR="001C2606" w:rsidRPr="00972F17" w:rsidRDefault="001C2606" w:rsidP="0041253A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Урок изучения нового материала</w:t>
            </w:r>
          </w:p>
        </w:tc>
        <w:tc>
          <w:tcPr>
            <w:tcW w:w="7401" w:type="dxa"/>
            <w:vMerge w:val="restart"/>
            <w:vAlign w:val="center"/>
          </w:tcPr>
          <w:p w:rsidR="001C2606" w:rsidRPr="00972F17" w:rsidRDefault="001C2606" w:rsidP="004125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Наблюдать за выразительностью литературного языка.</w:t>
            </w:r>
          </w:p>
          <w:p w:rsidR="001C2606" w:rsidRPr="00972F17" w:rsidRDefault="001C2606" w:rsidP="004125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Читать выразительно, использовать</w:t>
            </w:r>
            <w:r w:rsidRPr="00972F17">
              <w:rPr>
                <w:sz w:val="18"/>
                <w:szCs w:val="20"/>
              </w:rPr>
              <w:t xml:space="preserve"> </w:t>
            </w:r>
            <w:r w:rsidRPr="00972F17">
              <w:rPr>
                <w:spacing w:val="-1"/>
                <w:sz w:val="18"/>
                <w:szCs w:val="20"/>
              </w:rPr>
              <w:t>интонации, соответст</w:t>
            </w:r>
            <w:r w:rsidRPr="00972F17">
              <w:rPr>
                <w:spacing w:val="-2"/>
                <w:sz w:val="18"/>
                <w:szCs w:val="20"/>
              </w:rPr>
              <w:t>вующие смыслу текста.</w:t>
            </w:r>
          </w:p>
          <w:p w:rsidR="001C2606" w:rsidRPr="00972F17" w:rsidRDefault="001C2606" w:rsidP="004125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 xml:space="preserve">Наблюдать связь произведений литературы с другими </w:t>
            </w:r>
            <w:r w:rsidRPr="00972F17">
              <w:rPr>
                <w:sz w:val="18"/>
                <w:szCs w:val="20"/>
              </w:rPr>
              <w:t>видами искусств.</w:t>
            </w:r>
          </w:p>
          <w:p w:rsidR="001C2606" w:rsidRPr="00972F17" w:rsidRDefault="001C2606" w:rsidP="004125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Составлять рассказ по репродукции картин известных художников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DE459A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16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630841">
            <w:pPr>
              <w:spacing w:after="0" w:line="240" w:lineRule="auto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А.С. Пуш</w:t>
            </w:r>
            <w:r w:rsidRPr="00972F17">
              <w:rPr>
                <w:rFonts w:ascii="Arial" w:hAnsi="Arial" w:cs="Arial"/>
                <w:sz w:val="18"/>
                <w:szCs w:val="20"/>
              </w:rPr>
              <w:t>кин «Туча», Авторское отношение к изображаемому.</w:t>
            </w:r>
          </w:p>
        </w:tc>
        <w:tc>
          <w:tcPr>
            <w:tcW w:w="1559" w:type="dxa"/>
          </w:tcPr>
          <w:p w:rsidR="001C2606" w:rsidRPr="00972F17" w:rsidRDefault="001C2606" w:rsidP="00630841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Урок изучения нового материала</w:t>
            </w:r>
          </w:p>
        </w:tc>
        <w:tc>
          <w:tcPr>
            <w:tcW w:w="7401" w:type="dxa"/>
            <w:vMerge/>
            <w:vAlign w:val="center"/>
          </w:tcPr>
          <w:p w:rsidR="001C2606" w:rsidRPr="00972F17" w:rsidRDefault="001C2606" w:rsidP="00483A78">
            <w:pPr>
              <w:pStyle w:val="NoSpacing"/>
              <w:rPr>
                <w:sz w:val="18"/>
                <w:szCs w:val="20"/>
              </w:rPr>
            </w:pP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DE459A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17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BD781E">
            <w:pPr>
              <w:spacing w:after="0" w:line="240" w:lineRule="auto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А.С. Пуш</w:t>
            </w:r>
            <w:r w:rsidRPr="00972F17">
              <w:rPr>
                <w:rFonts w:ascii="Arial" w:hAnsi="Arial" w:cs="Arial"/>
                <w:sz w:val="18"/>
                <w:szCs w:val="20"/>
              </w:rPr>
              <w:t>кин «Унылая пора!». Авторское отношение к изображаемому.</w:t>
            </w:r>
          </w:p>
        </w:tc>
        <w:tc>
          <w:tcPr>
            <w:tcW w:w="1559" w:type="dxa"/>
          </w:tcPr>
          <w:p w:rsidR="001C2606" w:rsidRPr="00972F17" w:rsidRDefault="001C2606" w:rsidP="00BD781E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Урок изучения нового материала</w:t>
            </w:r>
          </w:p>
        </w:tc>
        <w:tc>
          <w:tcPr>
            <w:tcW w:w="7401" w:type="dxa"/>
            <w:vMerge/>
          </w:tcPr>
          <w:p w:rsidR="001C2606" w:rsidRPr="00972F17" w:rsidRDefault="001C2606" w:rsidP="00483A78">
            <w:pPr>
              <w:pStyle w:val="NoSpacing"/>
              <w:rPr>
                <w:sz w:val="18"/>
                <w:szCs w:val="20"/>
              </w:rPr>
            </w:pP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DE459A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18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CE6223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А.С. Пушкин. </w:t>
            </w:r>
            <w:r w:rsidRPr="00972F17">
              <w:rPr>
                <w:rFonts w:ascii="Arial" w:hAnsi="Arial" w:cs="Arial"/>
                <w:sz w:val="18"/>
                <w:szCs w:val="20"/>
              </w:rPr>
              <w:br/>
              <w:t>«Сказка о мертвой царевне и о семи богатырях». Мотивы народной сказки в литературной.</w:t>
            </w:r>
          </w:p>
        </w:tc>
        <w:tc>
          <w:tcPr>
            <w:tcW w:w="1559" w:type="dxa"/>
          </w:tcPr>
          <w:p w:rsidR="001C2606" w:rsidRPr="00972F17" w:rsidRDefault="001C2606" w:rsidP="00CE6223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401" w:type="dxa"/>
            <w:vAlign w:val="center"/>
          </w:tcPr>
          <w:p w:rsidR="001C2606" w:rsidRPr="00972F17" w:rsidRDefault="001C2606" w:rsidP="00CE622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Участвовать в диалоге при</w:t>
            </w:r>
            <w:r w:rsidRPr="00972F17">
              <w:rPr>
                <w:sz w:val="18"/>
                <w:szCs w:val="20"/>
              </w:rPr>
              <w:t xml:space="preserve"> </w:t>
            </w:r>
            <w:r w:rsidRPr="00972F17">
              <w:rPr>
                <w:spacing w:val="-3"/>
                <w:sz w:val="18"/>
                <w:szCs w:val="20"/>
              </w:rPr>
              <w:t>обсуждении прослушанного (прочитанно</w:t>
            </w:r>
            <w:r w:rsidRPr="00972F17">
              <w:rPr>
                <w:sz w:val="18"/>
                <w:szCs w:val="20"/>
              </w:rPr>
              <w:t xml:space="preserve">го) произведения. </w:t>
            </w:r>
          </w:p>
          <w:p w:rsidR="001C2606" w:rsidRPr="00972F17" w:rsidRDefault="001C2606" w:rsidP="00CE622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3"/>
                <w:sz w:val="18"/>
                <w:szCs w:val="20"/>
              </w:rPr>
              <w:t xml:space="preserve">Ставить вопросы по содержанию </w:t>
            </w:r>
            <w:r w:rsidRPr="00972F17">
              <w:rPr>
                <w:sz w:val="18"/>
                <w:szCs w:val="20"/>
              </w:rPr>
              <w:t xml:space="preserve">прочитанного, отвечать на них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DE459A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19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B9070D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А.С. Пушкин. </w:t>
            </w:r>
            <w:r w:rsidRPr="00972F17">
              <w:rPr>
                <w:rFonts w:ascii="Arial" w:hAnsi="Arial" w:cs="Arial"/>
                <w:sz w:val="18"/>
                <w:szCs w:val="20"/>
              </w:rPr>
              <w:br/>
              <w:t>«Сказка о мертвой царевне и о семи богатырях». Характеристика героев и отношение к ним.</w:t>
            </w:r>
          </w:p>
        </w:tc>
        <w:tc>
          <w:tcPr>
            <w:tcW w:w="1559" w:type="dxa"/>
          </w:tcPr>
          <w:p w:rsidR="001C2606" w:rsidRPr="00972F17" w:rsidRDefault="001C2606" w:rsidP="00B9070D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B9070D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Определять тему, главную мысль.</w:t>
            </w:r>
          </w:p>
          <w:p w:rsidR="001C2606" w:rsidRPr="00972F17" w:rsidRDefault="001C2606" w:rsidP="00B9070D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Описывать события, последова</w:t>
            </w:r>
            <w:r w:rsidRPr="00972F17">
              <w:rPr>
                <w:sz w:val="18"/>
                <w:szCs w:val="20"/>
              </w:rPr>
              <w:t xml:space="preserve">тельность сказки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DE459A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20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B74DE4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А.С. Пушкин. «Сказка о мертвой царевне и о семи богатырях». Деление сказки на части. Составление плана.</w:t>
            </w:r>
          </w:p>
        </w:tc>
        <w:tc>
          <w:tcPr>
            <w:tcW w:w="1559" w:type="dxa"/>
          </w:tcPr>
          <w:p w:rsidR="001C2606" w:rsidRPr="00972F17" w:rsidRDefault="001C2606" w:rsidP="00B74DE4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B74DE4">
            <w:pPr>
              <w:pStyle w:val="NoSpacing"/>
              <w:rPr>
                <w:spacing w:val="-1"/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Различать эмоциональное состояние человека в различных ситуациях.</w:t>
            </w:r>
            <w:r w:rsidRPr="00972F17">
              <w:rPr>
                <w:spacing w:val="-1"/>
                <w:sz w:val="18"/>
                <w:szCs w:val="20"/>
              </w:rPr>
              <w:br/>
              <w:t>Устанавливать взаимосвязи смысловых частей текста.</w:t>
            </w:r>
          </w:p>
          <w:p w:rsidR="001C2606" w:rsidRPr="00972F17" w:rsidRDefault="001C2606" w:rsidP="00B74DE4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Выражать своё отношение к мыслям автора, его советам и героям произведений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21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426EB5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А.С. Пушкин. «Сказка о мертвой царевне и о семи богатырях». Пересказ сказки.</w:t>
            </w:r>
          </w:p>
        </w:tc>
        <w:tc>
          <w:tcPr>
            <w:tcW w:w="1559" w:type="dxa"/>
          </w:tcPr>
          <w:p w:rsidR="001C2606" w:rsidRPr="00972F17" w:rsidRDefault="001C2606" w:rsidP="00426EB5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Комбинированный урок</w:t>
            </w:r>
          </w:p>
        </w:tc>
        <w:tc>
          <w:tcPr>
            <w:tcW w:w="7401" w:type="dxa"/>
          </w:tcPr>
          <w:p w:rsidR="001C2606" w:rsidRPr="00972F17" w:rsidRDefault="001C2606" w:rsidP="00426EB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Пересказывать текст сказки по заранее составленному плану. Совершенствовать навыки выразительного чтения.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22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9505F0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М.Ю. Лермонтов «Дары Терека». Картины природы в стихотворении. </w:t>
            </w:r>
          </w:p>
        </w:tc>
        <w:tc>
          <w:tcPr>
            <w:tcW w:w="1559" w:type="dxa"/>
          </w:tcPr>
          <w:p w:rsidR="001C2606" w:rsidRPr="00972F17" w:rsidRDefault="001C2606" w:rsidP="009505F0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9505F0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Наблюдать за выразительностью литературного языка.</w:t>
            </w:r>
          </w:p>
          <w:p w:rsidR="001C2606" w:rsidRPr="00972F17" w:rsidRDefault="001C2606" w:rsidP="009505F0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Воспринимать и понимать эмоционально-нравственные пережи</w:t>
            </w:r>
            <w:r w:rsidRPr="00972F17">
              <w:rPr>
                <w:sz w:val="18"/>
                <w:szCs w:val="20"/>
              </w:rPr>
              <w:t xml:space="preserve">вания героя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23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876EBF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М.Ю. Лермонтов «Ашик-Кериб». Сравнение мотивов русской и турецкой сказки.</w:t>
            </w:r>
          </w:p>
        </w:tc>
        <w:tc>
          <w:tcPr>
            <w:tcW w:w="1559" w:type="dxa"/>
          </w:tcPr>
          <w:p w:rsidR="001C2606" w:rsidRPr="00972F17" w:rsidRDefault="001C2606" w:rsidP="00876EBF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876EB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Наблюдать за выразительностью литературного языка.</w:t>
            </w:r>
          </w:p>
          <w:p w:rsidR="001C2606" w:rsidRPr="00972F17" w:rsidRDefault="001C2606" w:rsidP="00876EB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по ролям. </w:t>
            </w:r>
          </w:p>
          <w:p w:rsidR="001C2606" w:rsidRPr="00972F17" w:rsidRDefault="001C2606" w:rsidP="00876EB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Понимать основное</w:t>
            </w:r>
            <w:r w:rsidRPr="00972F17">
              <w:rPr>
                <w:sz w:val="18"/>
                <w:szCs w:val="20"/>
              </w:rPr>
              <w:t xml:space="preserve"> </w:t>
            </w:r>
            <w:r w:rsidRPr="00972F17">
              <w:rPr>
                <w:spacing w:val="-1"/>
                <w:sz w:val="18"/>
                <w:szCs w:val="20"/>
              </w:rPr>
              <w:t xml:space="preserve">содержание произведения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24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5538A2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М.Ю. Лермонтов «Ашик-Кериб». Герои турецкой сказки. Характеристика героев.</w:t>
            </w:r>
          </w:p>
        </w:tc>
        <w:tc>
          <w:tcPr>
            <w:tcW w:w="1559" w:type="dxa"/>
          </w:tcPr>
          <w:p w:rsidR="001C2606" w:rsidRPr="00972F17" w:rsidRDefault="001C2606" w:rsidP="005538A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5538A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Излагать устно тек</w:t>
            </w:r>
            <w:r w:rsidRPr="00972F17">
              <w:rPr>
                <w:spacing w:val="-1"/>
                <w:sz w:val="18"/>
                <w:szCs w:val="20"/>
              </w:rPr>
              <w:t>ст по плану. Участвовать</w:t>
            </w:r>
            <w:r w:rsidRPr="00972F17">
              <w:rPr>
                <w:sz w:val="18"/>
                <w:szCs w:val="20"/>
              </w:rPr>
              <w:t xml:space="preserve"> </w:t>
            </w:r>
            <w:r w:rsidRPr="00972F17">
              <w:rPr>
                <w:spacing w:val="-2"/>
                <w:sz w:val="18"/>
                <w:szCs w:val="20"/>
              </w:rPr>
              <w:t>в диалоге при обсуждении прослушанного (прочитанного) произ</w:t>
            </w:r>
            <w:r w:rsidRPr="00972F17">
              <w:rPr>
                <w:sz w:val="18"/>
                <w:szCs w:val="20"/>
              </w:rPr>
              <w:t xml:space="preserve">ведения 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25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6D525E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Жизнь и творчество Л.Н. Толстого. «Детство». События рассказа.</w:t>
            </w:r>
          </w:p>
        </w:tc>
        <w:tc>
          <w:tcPr>
            <w:tcW w:w="1559" w:type="dxa"/>
          </w:tcPr>
          <w:p w:rsidR="001C2606" w:rsidRPr="00972F17" w:rsidRDefault="001C2606" w:rsidP="006D525E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Комбинированный урок</w:t>
            </w:r>
            <w:r w:rsidRPr="00972F17">
              <w:rPr>
                <w:rFonts w:ascii="Arial" w:hAnsi="Arial" w:cs="Arial"/>
                <w:i/>
                <w:sz w:val="18"/>
                <w:szCs w:val="20"/>
                <w:lang w:val="en-US"/>
              </w:rPr>
              <w:t xml:space="preserve"> </w:t>
            </w:r>
          </w:p>
        </w:tc>
        <w:tc>
          <w:tcPr>
            <w:tcW w:w="7401" w:type="dxa"/>
          </w:tcPr>
          <w:p w:rsidR="001C2606" w:rsidRPr="00972F17" w:rsidRDefault="001C2606" w:rsidP="006D525E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Рассказывать о Л.Н. Толстом. Наблюдать за выразительностью литературного языка.</w:t>
            </w:r>
          </w:p>
          <w:p w:rsidR="001C2606" w:rsidRPr="00972F17" w:rsidRDefault="001C2606" w:rsidP="006D525E">
            <w:pPr>
              <w:pStyle w:val="NoSpacing"/>
              <w:rPr>
                <w:sz w:val="18"/>
                <w:szCs w:val="20"/>
              </w:rPr>
            </w:pP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26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114E25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Л.Н. Толстой «Детство». Характеристика главного героя.</w:t>
            </w:r>
          </w:p>
        </w:tc>
        <w:tc>
          <w:tcPr>
            <w:tcW w:w="1559" w:type="dxa"/>
          </w:tcPr>
          <w:p w:rsidR="001C2606" w:rsidRPr="00972F17" w:rsidRDefault="001C2606" w:rsidP="00114E25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114E2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Называть произведения классической литературы.</w:t>
            </w:r>
            <w:r w:rsidRPr="00972F17">
              <w:rPr>
                <w:sz w:val="18"/>
                <w:szCs w:val="20"/>
              </w:rPr>
              <w:t xml:space="preserve"> </w:t>
            </w:r>
          </w:p>
          <w:p w:rsidR="001C2606" w:rsidRPr="00972F17" w:rsidRDefault="001C2606" w:rsidP="00114E2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Определять жанры литературных</w:t>
            </w:r>
            <w:r w:rsidRPr="00972F17">
              <w:rPr>
                <w:sz w:val="18"/>
                <w:szCs w:val="20"/>
              </w:rPr>
              <w:t xml:space="preserve"> произведений. </w:t>
            </w:r>
          </w:p>
          <w:p w:rsidR="001C2606" w:rsidRPr="00972F17" w:rsidRDefault="001C2606" w:rsidP="00114E25">
            <w:pPr>
              <w:pStyle w:val="NoSpacing"/>
              <w:rPr>
                <w:sz w:val="18"/>
                <w:szCs w:val="20"/>
                <w:lang w:val="en-US"/>
              </w:rPr>
            </w:pPr>
            <w:r w:rsidRPr="00972F17">
              <w:rPr>
                <w:sz w:val="18"/>
                <w:szCs w:val="20"/>
              </w:rPr>
              <w:t>Осознанно, вырази</w:t>
            </w:r>
            <w:r w:rsidRPr="00972F17">
              <w:rPr>
                <w:sz w:val="18"/>
                <w:szCs w:val="20"/>
              </w:rPr>
              <w:softHyphen/>
              <w:t>тельно читать текст</w:t>
            </w:r>
            <w:r w:rsidRPr="00972F17">
              <w:rPr>
                <w:sz w:val="18"/>
                <w:szCs w:val="20"/>
                <w:lang w:val="en-US"/>
              </w:rPr>
              <w:t xml:space="preserve">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27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DA0654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Л.Н.Толстой «Как мужик камень убрал» </w:t>
            </w:r>
          </w:p>
        </w:tc>
        <w:tc>
          <w:tcPr>
            <w:tcW w:w="1559" w:type="dxa"/>
          </w:tcPr>
          <w:p w:rsidR="001C2606" w:rsidRPr="00972F17" w:rsidRDefault="001C2606" w:rsidP="00DA0654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формирования умений и навыков </w:t>
            </w:r>
          </w:p>
        </w:tc>
        <w:tc>
          <w:tcPr>
            <w:tcW w:w="7401" w:type="dxa"/>
          </w:tcPr>
          <w:p w:rsidR="001C2606" w:rsidRPr="00972F17" w:rsidRDefault="001C2606" w:rsidP="00DA0654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Определять тему, главную мысль.</w:t>
            </w:r>
          </w:p>
          <w:p w:rsidR="001C2606" w:rsidRPr="00972F17" w:rsidRDefault="001C2606" w:rsidP="00DA0654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Характеризовать события, устанавливать последова</w:t>
            </w:r>
            <w:r w:rsidRPr="00972F17">
              <w:rPr>
                <w:sz w:val="18"/>
                <w:szCs w:val="20"/>
              </w:rPr>
              <w:t xml:space="preserve">тельность. </w:t>
            </w:r>
          </w:p>
          <w:p w:rsidR="001C2606" w:rsidRPr="00972F17" w:rsidRDefault="001C2606" w:rsidP="00DA0654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Наблюдать за выразительностью литературного языка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28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CB08E8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А.П. Чехов. «Мальчики». Смысл названия рассказа. Главные герои.</w:t>
            </w:r>
          </w:p>
          <w:p w:rsidR="001C2606" w:rsidRPr="00972F17" w:rsidRDefault="001C2606" w:rsidP="00CB08E8">
            <w:pPr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1559" w:type="dxa"/>
          </w:tcPr>
          <w:p w:rsidR="001C2606" w:rsidRPr="00972F17" w:rsidRDefault="001C2606" w:rsidP="00CB08E8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CB08E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Рассказывать о А.П. Чехове.  Понимать позицию писателя, его отношение к окружающему миру, к своим героям.</w:t>
            </w:r>
          </w:p>
          <w:p w:rsidR="001C2606" w:rsidRPr="00972F17" w:rsidRDefault="001C2606" w:rsidP="00CB08E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Понимать основное</w:t>
            </w:r>
            <w:r w:rsidRPr="00972F17">
              <w:rPr>
                <w:sz w:val="18"/>
                <w:szCs w:val="20"/>
              </w:rPr>
              <w:t xml:space="preserve"> </w:t>
            </w:r>
            <w:r w:rsidRPr="00972F17">
              <w:rPr>
                <w:spacing w:val="-2"/>
                <w:sz w:val="18"/>
                <w:szCs w:val="20"/>
              </w:rPr>
              <w:t>содержание услышан</w:t>
            </w:r>
            <w:r w:rsidRPr="00972F17">
              <w:rPr>
                <w:sz w:val="18"/>
                <w:szCs w:val="20"/>
              </w:rPr>
              <w:t>ного. Характеризовать героев произведения.</w:t>
            </w:r>
          </w:p>
          <w:p w:rsidR="001C2606" w:rsidRPr="00972F17" w:rsidRDefault="001C2606" w:rsidP="00CB08E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Наблюдать за выразительностью литературного языка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29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A8591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А.П. Чехов «Мальчики». Характер героев художественного текста.</w:t>
            </w:r>
          </w:p>
        </w:tc>
        <w:tc>
          <w:tcPr>
            <w:tcW w:w="1559" w:type="dxa"/>
          </w:tcPr>
          <w:p w:rsidR="001C2606" w:rsidRPr="00972F17" w:rsidRDefault="001C2606" w:rsidP="00A85912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Комбинированный урок</w:t>
            </w:r>
            <w:r w:rsidRPr="00972F17">
              <w:rPr>
                <w:rFonts w:ascii="Arial" w:hAnsi="Arial" w:cs="Arial"/>
                <w:i/>
                <w:sz w:val="18"/>
                <w:szCs w:val="20"/>
                <w:lang w:val="en-US"/>
              </w:rPr>
              <w:t xml:space="preserve"> </w:t>
            </w:r>
          </w:p>
        </w:tc>
        <w:tc>
          <w:tcPr>
            <w:tcW w:w="7401" w:type="dxa"/>
          </w:tcPr>
          <w:p w:rsidR="001C2606" w:rsidRPr="00972F17" w:rsidRDefault="001C2606" w:rsidP="00A8591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Определять тему, главную мысль,</w:t>
            </w:r>
          </w:p>
          <w:p w:rsidR="001C2606" w:rsidRPr="00972F17" w:rsidRDefault="001C2606" w:rsidP="00A8591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Понимать основное</w:t>
            </w:r>
            <w:r w:rsidRPr="00972F17">
              <w:rPr>
                <w:sz w:val="18"/>
                <w:szCs w:val="20"/>
              </w:rPr>
              <w:t xml:space="preserve"> </w:t>
            </w:r>
            <w:r w:rsidRPr="00972F17">
              <w:rPr>
                <w:spacing w:val="-1"/>
                <w:sz w:val="18"/>
                <w:szCs w:val="20"/>
              </w:rPr>
              <w:t xml:space="preserve">содержание услышанного.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30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05595C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А.П. Чехов «Мальчики». Характер героев художественного текста.</w:t>
            </w:r>
          </w:p>
        </w:tc>
        <w:tc>
          <w:tcPr>
            <w:tcW w:w="1559" w:type="dxa"/>
          </w:tcPr>
          <w:p w:rsidR="001C2606" w:rsidRPr="00972F17" w:rsidRDefault="001C2606" w:rsidP="0005595C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Комбинированный урок</w:t>
            </w:r>
          </w:p>
        </w:tc>
        <w:tc>
          <w:tcPr>
            <w:tcW w:w="7401" w:type="dxa"/>
          </w:tcPr>
          <w:p w:rsidR="001C2606" w:rsidRPr="00972F17" w:rsidRDefault="001C2606" w:rsidP="0005595C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Участвовать в диало</w:t>
            </w:r>
            <w:r w:rsidRPr="00972F17">
              <w:rPr>
                <w:sz w:val="18"/>
                <w:szCs w:val="20"/>
              </w:rPr>
              <w:t>ге при обсуждении прослушанного (про</w:t>
            </w:r>
            <w:r w:rsidRPr="00972F17">
              <w:rPr>
                <w:sz w:val="18"/>
                <w:szCs w:val="20"/>
              </w:rPr>
              <w:softHyphen/>
            </w:r>
            <w:r w:rsidRPr="00972F17">
              <w:rPr>
                <w:spacing w:val="-1"/>
                <w:sz w:val="18"/>
                <w:szCs w:val="20"/>
              </w:rPr>
              <w:t>читанного) произведе</w:t>
            </w:r>
            <w:r w:rsidRPr="00972F17">
              <w:rPr>
                <w:spacing w:val="-1"/>
                <w:sz w:val="18"/>
                <w:szCs w:val="20"/>
              </w:rPr>
              <w:softHyphen/>
            </w:r>
            <w:r w:rsidRPr="00972F17">
              <w:rPr>
                <w:sz w:val="18"/>
                <w:szCs w:val="20"/>
              </w:rPr>
              <w:t xml:space="preserve">ния. </w:t>
            </w:r>
          </w:p>
          <w:p w:rsidR="001C2606" w:rsidRPr="00972F17" w:rsidRDefault="001C2606" w:rsidP="0005595C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Ставить вопросы по содержа</w:t>
            </w:r>
            <w:r w:rsidRPr="00972F17">
              <w:rPr>
                <w:sz w:val="18"/>
                <w:szCs w:val="20"/>
              </w:rPr>
              <w:softHyphen/>
              <w:t xml:space="preserve">нию прочитанного, отвечать на них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31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FE56EA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Обобщение по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разделу «</w:t>
            </w:r>
            <w:r w:rsidRPr="00972F17">
              <w:rPr>
                <w:rFonts w:ascii="Arial" w:hAnsi="Arial" w:cs="Arial"/>
                <w:sz w:val="18"/>
                <w:szCs w:val="20"/>
              </w:rPr>
              <w:t>Чудесный мир классики».</w:t>
            </w:r>
          </w:p>
        </w:tc>
        <w:tc>
          <w:tcPr>
            <w:tcW w:w="1559" w:type="dxa"/>
          </w:tcPr>
          <w:p w:rsidR="001C2606" w:rsidRPr="00972F17" w:rsidRDefault="001C2606" w:rsidP="00FE56EA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Урок обобщения и систематизации</w:t>
            </w:r>
            <w:r w:rsidRPr="00972F17">
              <w:rPr>
                <w:rFonts w:ascii="Arial" w:hAnsi="Arial" w:cs="Arial"/>
                <w:i/>
                <w:sz w:val="18"/>
                <w:szCs w:val="20"/>
                <w:lang w:val="en-US"/>
              </w:rPr>
              <w:t xml:space="preserve"> </w:t>
            </w:r>
          </w:p>
        </w:tc>
        <w:tc>
          <w:tcPr>
            <w:tcW w:w="7401" w:type="dxa"/>
          </w:tcPr>
          <w:p w:rsidR="001C2606" w:rsidRPr="00972F17" w:rsidRDefault="001C2606" w:rsidP="00FE56E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Сравнивать произведения разных жанров.</w:t>
            </w:r>
          </w:p>
          <w:p w:rsidR="001C2606" w:rsidRPr="00972F17" w:rsidRDefault="001C2606" w:rsidP="00FE56E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Характеризовать героев разных жанров.</w:t>
            </w:r>
          </w:p>
          <w:p w:rsidR="001C2606" w:rsidRPr="00972F17" w:rsidRDefault="001C2606" w:rsidP="00FE56E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Высказывать суждение о значении произведений русских классиков для России и русской культуры.</w:t>
            </w:r>
          </w:p>
          <w:p w:rsidR="001C2606" w:rsidRPr="00972F17" w:rsidRDefault="001C2606" w:rsidP="00FE56E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Проверять себя и самостоятельно оценивать свои достижения </w:t>
            </w:r>
          </w:p>
        </w:tc>
      </w:tr>
      <w:tr w:rsidR="001C2606" w:rsidRPr="00972F17" w:rsidTr="00972F17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32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63297C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Проверочная работа №2 по разделу «Чудесный мир классики»</w:t>
            </w:r>
          </w:p>
        </w:tc>
        <w:tc>
          <w:tcPr>
            <w:tcW w:w="1559" w:type="dxa"/>
          </w:tcPr>
          <w:p w:rsidR="001C2606" w:rsidRPr="00972F17" w:rsidRDefault="001C2606" w:rsidP="0063297C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Контроль и оценка знаний</w:t>
            </w:r>
          </w:p>
        </w:tc>
        <w:tc>
          <w:tcPr>
            <w:tcW w:w="7401" w:type="dxa"/>
          </w:tcPr>
          <w:p w:rsidR="001C2606" w:rsidRPr="00972F17" w:rsidRDefault="001C2606" w:rsidP="0063297C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</w:tr>
      <w:tr w:rsidR="001C2606" w:rsidRPr="00972F17" w:rsidTr="002B5733">
        <w:tc>
          <w:tcPr>
            <w:tcW w:w="15022" w:type="dxa"/>
            <w:gridSpan w:val="7"/>
            <w:shd w:val="clear" w:color="auto" w:fill="CCC0D9"/>
            <w:vAlign w:val="center"/>
          </w:tcPr>
          <w:p w:rsidR="001C2606" w:rsidRPr="00972F17" w:rsidRDefault="001C2606" w:rsidP="002B5733">
            <w:pPr>
              <w:pStyle w:val="NoSpacing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Поэтическая тетрадь (8 часов (12ч-4ч))</w:t>
            </w:r>
          </w:p>
        </w:tc>
      </w:tr>
      <w:tr w:rsidR="001C2606" w:rsidRPr="00972F17" w:rsidTr="003F2825">
        <w:tc>
          <w:tcPr>
            <w:tcW w:w="534" w:type="dxa"/>
            <w:gridSpan w:val="2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33</w:t>
            </w:r>
          </w:p>
        </w:tc>
        <w:tc>
          <w:tcPr>
            <w:tcW w:w="850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  <w:shd w:val="clear" w:color="auto" w:fill="FFFFFF"/>
          </w:tcPr>
          <w:p w:rsidR="001C2606" w:rsidRPr="00972F17" w:rsidRDefault="001C2606" w:rsidP="003E13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Знакомство с разделом «Поэтическая тетрадь». Прогнозирование содержания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Ф. И. Тютчев  «Как неожиданно и ярко…» </w:t>
            </w:r>
          </w:p>
          <w:p w:rsidR="001C2606" w:rsidRPr="00972F17" w:rsidRDefault="001C2606" w:rsidP="003E13B7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Ф. И. Тютчев </w:t>
            </w:r>
            <w:r w:rsidRPr="00972F17">
              <w:rPr>
                <w:rFonts w:ascii="Arial" w:hAnsi="Arial" w:cs="Arial"/>
                <w:spacing w:val="-2"/>
                <w:sz w:val="18"/>
                <w:szCs w:val="20"/>
              </w:rPr>
              <w:t>«Еще земли печа</w:t>
            </w:r>
            <w:r w:rsidRPr="00972F17">
              <w:rPr>
                <w:rFonts w:ascii="Arial" w:hAnsi="Arial" w:cs="Arial"/>
                <w:sz w:val="18"/>
                <w:szCs w:val="20"/>
              </w:rPr>
              <w:t>лен вид...»</w:t>
            </w:r>
          </w:p>
        </w:tc>
        <w:tc>
          <w:tcPr>
            <w:tcW w:w="1559" w:type="dxa"/>
            <w:shd w:val="clear" w:color="auto" w:fill="FFFFFF"/>
          </w:tcPr>
          <w:p w:rsidR="001C2606" w:rsidRPr="00972F17" w:rsidRDefault="001C2606" w:rsidP="003E13B7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Комбинированный урок</w:t>
            </w:r>
          </w:p>
        </w:tc>
        <w:tc>
          <w:tcPr>
            <w:tcW w:w="7401" w:type="dxa"/>
            <w:shd w:val="clear" w:color="auto" w:fill="FFFFFF"/>
          </w:tcPr>
          <w:p w:rsidR="001C2606" w:rsidRPr="00972F17" w:rsidRDefault="001C2606" w:rsidP="002B573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Прогнозировать содержание раздела. Готовиться к уроку, подбирая стихи русских поэтов. Воспринимать на слух художественное произведение; читать выразительно стихи русских поэтов, воспроизводить их наизусть.</w:t>
            </w:r>
          </w:p>
          <w:p w:rsidR="001C2606" w:rsidRPr="00972F17" w:rsidRDefault="001C2606" w:rsidP="002B573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Определять средства художественной выразительности в лирическом тексте.</w:t>
            </w:r>
          </w:p>
          <w:p w:rsidR="001C2606" w:rsidRPr="00972F17" w:rsidRDefault="001C2606" w:rsidP="002B573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Наслаждаться поэзией, понимать и любить её.</w:t>
            </w:r>
          </w:p>
          <w:p w:rsidR="001C2606" w:rsidRPr="00972F17" w:rsidRDefault="001C2606" w:rsidP="002B573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Определять самостоятельно интонацию, которая больше всего соответствует содержанию произведения.</w:t>
            </w:r>
          </w:p>
          <w:p w:rsidR="001C2606" w:rsidRPr="00972F17" w:rsidRDefault="001C2606" w:rsidP="002B573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Определять по тексту, как отражаются переживания автора в его стихах.</w:t>
            </w:r>
          </w:p>
          <w:p w:rsidR="001C2606" w:rsidRPr="00972F17" w:rsidRDefault="001C2606" w:rsidP="002B573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Размышлять, всегда ли совпадают они с собственными, личными переживаниями и отношениями к жизни, природе, людям.</w:t>
            </w:r>
          </w:p>
          <w:p w:rsidR="001C2606" w:rsidRPr="00972F17" w:rsidRDefault="001C2606" w:rsidP="002B573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Самостоятельно оценивать своё чтение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34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032C89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 xml:space="preserve">А.А. Фет. </w:t>
            </w:r>
            <w:r w:rsidRPr="00972F17">
              <w:rPr>
                <w:rFonts w:ascii="Arial" w:hAnsi="Arial" w:cs="Arial"/>
                <w:sz w:val="18"/>
                <w:szCs w:val="20"/>
              </w:rPr>
              <w:t>«Весенний дождь». Картины природы в лирическом стихотворении.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 xml:space="preserve"> А.А. Фет. </w:t>
            </w:r>
            <w:r w:rsidRPr="00972F17">
              <w:rPr>
                <w:rFonts w:ascii="Arial" w:hAnsi="Arial" w:cs="Arial"/>
                <w:sz w:val="18"/>
                <w:szCs w:val="20"/>
              </w:rPr>
              <w:t>«Бабочка». Ритм и интонация стихотворения.</w:t>
            </w:r>
          </w:p>
        </w:tc>
        <w:tc>
          <w:tcPr>
            <w:tcW w:w="1559" w:type="dxa"/>
          </w:tcPr>
          <w:p w:rsidR="001C2606" w:rsidRPr="00972F17" w:rsidRDefault="001C2606" w:rsidP="00032C89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и навыков </w:t>
            </w:r>
          </w:p>
        </w:tc>
        <w:tc>
          <w:tcPr>
            <w:tcW w:w="7401" w:type="dxa"/>
          </w:tcPr>
          <w:p w:rsidR="001C2606" w:rsidRPr="00972F17" w:rsidRDefault="001C2606" w:rsidP="00032C8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1C2606" w:rsidRPr="00972F17" w:rsidRDefault="001C2606" w:rsidP="00032C8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Наблюдать за повторением ударных и безударных слогов в слове (ритмом), находить рифмующиеся слова. </w:t>
            </w:r>
          </w:p>
          <w:p w:rsidR="001C2606" w:rsidRPr="00972F17" w:rsidRDefault="001C2606" w:rsidP="00032C8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Использовать приёмы интонационного чтения (определить силу голоса, выбрать тон и темп чтения). </w:t>
            </w:r>
          </w:p>
          <w:p w:rsidR="001C2606" w:rsidRPr="00972F17" w:rsidRDefault="001C2606" w:rsidP="00032C8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средства художественной выразительности в лирическом тексте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35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F31E4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Е.А. Баратынский «Весна, весна!</w:t>
            </w:r>
          </w:p>
          <w:p w:rsidR="001C2606" w:rsidRPr="00972F17" w:rsidRDefault="001C2606" w:rsidP="00F31E4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Как воздух чист!..» . «Где сладкий шепот моих лесов?»</w:t>
            </w:r>
          </w:p>
          <w:p w:rsidR="001C2606" w:rsidRPr="00972F17" w:rsidRDefault="001C2606" w:rsidP="00F31E4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Передача настроения и чувства стихотворения.</w:t>
            </w:r>
          </w:p>
        </w:tc>
        <w:tc>
          <w:tcPr>
            <w:tcW w:w="1559" w:type="dxa"/>
          </w:tcPr>
          <w:p w:rsidR="001C2606" w:rsidRPr="00972F17" w:rsidRDefault="001C2606" w:rsidP="00F31E49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F31E4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стихотворение, передавая с помощью интонации настроение поэта. </w:t>
            </w:r>
          </w:p>
          <w:p w:rsidR="001C2606" w:rsidRPr="00972F17" w:rsidRDefault="001C2606" w:rsidP="00F31E4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Сравнивать стихи разных поэтов на одну тему. </w:t>
            </w:r>
          </w:p>
          <w:p w:rsidR="001C2606" w:rsidRPr="00972F17" w:rsidRDefault="001C2606" w:rsidP="00F31E4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Объяснять интересные выражения в лирическом тексте.</w:t>
            </w:r>
          </w:p>
          <w:p w:rsidR="001C2606" w:rsidRPr="00972F17" w:rsidRDefault="001C2606" w:rsidP="00F31E4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средства художественной выразительности в лирическом тексте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36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310230">
            <w:pPr>
              <w:shd w:val="clear" w:color="auto" w:fill="FFFFFF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А.Н. Пле</w:t>
            </w:r>
            <w:r w:rsidRPr="00972F17">
              <w:rPr>
                <w:rFonts w:ascii="Arial" w:hAnsi="Arial" w:cs="Arial"/>
                <w:sz w:val="18"/>
                <w:szCs w:val="20"/>
              </w:rPr>
              <w:t>щеев «Дети и птичка». Ритм стихотворения.</w:t>
            </w:r>
          </w:p>
        </w:tc>
        <w:tc>
          <w:tcPr>
            <w:tcW w:w="1559" w:type="dxa"/>
          </w:tcPr>
          <w:p w:rsidR="001C2606" w:rsidRPr="00972F17" w:rsidRDefault="001C2606" w:rsidP="00310230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310230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стихотворение, передавая с помощью интонации настроение поэта. </w:t>
            </w:r>
          </w:p>
          <w:p w:rsidR="001C2606" w:rsidRPr="00972F17" w:rsidRDefault="001C2606" w:rsidP="00310230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Наблюдать за повторением ударных и безударных слогов в слове (ритмом), находить рифмующиеся слова. </w:t>
            </w:r>
          </w:p>
          <w:p w:rsidR="001C2606" w:rsidRPr="00972F17" w:rsidRDefault="001C2606" w:rsidP="00310230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Использовать приёмы интонационного чтения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37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3D6DD6">
            <w:pPr>
              <w:shd w:val="clear" w:color="auto" w:fill="FFFFFF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2"/>
                <w:sz w:val="18"/>
                <w:szCs w:val="20"/>
              </w:rPr>
              <w:t>И.С. Ники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тин «В синем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 xml:space="preserve">небе плывут над </w:t>
            </w:r>
            <w:r w:rsidRPr="00972F17">
              <w:rPr>
                <w:rFonts w:ascii="Arial" w:hAnsi="Arial" w:cs="Arial"/>
                <w:sz w:val="18"/>
                <w:szCs w:val="20"/>
              </w:rPr>
              <w:t>полями...». Изменение картин природы в стихотворении.</w:t>
            </w:r>
          </w:p>
        </w:tc>
        <w:tc>
          <w:tcPr>
            <w:tcW w:w="1559" w:type="dxa"/>
          </w:tcPr>
          <w:p w:rsidR="001C2606" w:rsidRPr="00972F17" w:rsidRDefault="001C2606" w:rsidP="003D6DD6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развития умений и навыков </w:t>
            </w:r>
          </w:p>
        </w:tc>
        <w:tc>
          <w:tcPr>
            <w:tcW w:w="7401" w:type="dxa"/>
          </w:tcPr>
          <w:p w:rsidR="001C2606" w:rsidRPr="00972F17" w:rsidRDefault="001C2606" w:rsidP="003D6DD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1C2606" w:rsidRPr="00972F17" w:rsidRDefault="001C2606" w:rsidP="003D6DD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Использовать приёмы интонационного чтения (определить силу голоса, выбрать тон и темп чтения).</w:t>
            </w:r>
          </w:p>
          <w:p w:rsidR="001C2606" w:rsidRPr="00972F17" w:rsidRDefault="001C2606" w:rsidP="003D6DD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средства художественной выразительности в лирическом тексте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38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343696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Н.А. Не</w:t>
            </w:r>
            <w:r w:rsidRPr="00972F17">
              <w:rPr>
                <w:rFonts w:ascii="Arial" w:hAnsi="Arial" w:cs="Arial"/>
                <w:spacing w:val="-2"/>
                <w:sz w:val="18"/>
                <w:szCs w:val="20"/>
              </w:rPr>
              <w:t>красов «Школь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ник», «В зимние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сумерки нянины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сказки...»</w:t>
            </w:r>
          </w:p>
        </w:tc>
        <w:tc>
          <w:tcPr>
            <w:tcW w:w="1559" w:type="dxa"/>
          </w:tcPr>
          <w:p w:rsidR="001C2606" w:rsidRPr="00972F17" w:rsidRDefault="001C2606" w:rsidP="00343696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34369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1C2606" w:rsidRPr="00972F17" w:rsidRDefault="001C2606" w:rsidP="0034369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Использовать приёмы интонационного чтения (выразить радость, определить силу голоса, выбрать тон и темп чтения). 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39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CC3E2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И.А. Бунин «Листопад».</w:t>
            </w:r>
          </w:p>
          <w:p w:rsidR="001C2606" w:rsidRPr="00972F17" w:rsidRDefault="001C2606" w:rsidP="00CC3E22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Обобщение по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разделу «</w:t>
            </w:r>
            <w:r w:rsidRPr="00972F17">
              <w:rPr>
                <w:rFonts w:ascii="Arial" w:hAnsi="Arial" w:cs="Arial"/>
                <w:sz w:val="18"/>
                <w:szCs w:val="20"/>
              </w:rPr>
              <w:t>Поэтическая тетрадь».</w:t>
            </w: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1C2606" w:rsidRPr="00972F17" w:rsidRDefault="001C2606" w:rsidP="00CC3E2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обобщения и систематизации </w:t>
            </w:r>
          </w:p>
        </w:tc>
        <w:tc>
          <w:tcPr>
            <w:tcW w:w="7401" w:type="dxa"/>
          </w:tcPr>
          <w:p w:rsidR="001C2606" w:rsidRPr="00972F17" w:rsidRDefault="001C2606" w:rsidP="00CC3E2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Читать стихи выразительно, передавая изменения в настроении, выраженные автором.</w:t>
            </w:r>
          </w:p>
          <w:p w:rsidR="001C2606" w:rsidRPr="00972F17" w:rsidRDefault="001C2606" w:rsidP="00CC3E2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Объяснять интересные выражения в лирическом тексте. </w:t>
            </w:r>
          </w:p>
          <w:p w:rsidR="001C2606" w:rsidRPr="00972F17" w:rsidRDefault="001C2606" w:rsidP="00CC3E2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Иллюстрировать стихотворения. </w:t>
            </w:r>
          </w:p>
          <w:p w:rsidR="001C2606" w:rsidRPr="00972F17" w:rsidRDefault="001C2606" w:rsidP="00CC3E2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Участвовать в работе группы, читать стихи друг другу, работая в паре, самостоятельно оценивать свои достижения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40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7C76E8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Проверочная работа №3 по разделу «Поэтическая тетрадь»</w:t>
            </w:r>
          </w:p>
        </w:tc>
        <w:tc>
          <w:tcPr>
            <w:tcW w:w="1559" w:type="dxa"/>
          </w:tcPr>
          <w:p w:rsidR="001C2606" w:rsidRPr="00972F17" w:rsidRDefault="001C2606" w:rsidP="007C76E8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Контроль и оценка знаний</w:t>
            </w:r>
          </w:p>
        </w:tc>
        <w:tc>
          <w:tcPr>
            <w:tcW w:w="7401" w:type="dxa"/>
          </w:tcPr>
          <w:p w:rsidR="001C2606" w:rsidRPr="00972F17" w:rsidRDefault="001C2606" w:rsidP="007C76E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</w:tr>
      <w:tr w:rsidR="001C2606" w:rsidRPr="00972F17" w:rsidTr="002B5733">
        <w:tc>
          <w:tcPr>
            <w:tcW w:w="15022" w:type="dxa"/>
            <w:gridSpan w:val="7"/>
            <w:shd w:val="clear" w:color="auto" w:fill="CCC0D9"/>
            <w:vAlign w:val="center"/>
          </w:tcPr>
          <w:p w:rsidR="001C2606" w:rsidRPr="00972F17" w:rsidRDefault="001C2606" w:rsidP="002B5733">
            <w:pPr>
              <w:pStyle w:val="NoSpacing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Литературные сказки (15 часов (16ч-1ч))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41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DC60E0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Знакомство с разделом «Литературные сказки»</w:t>
            </w:r>
          </w:p>
          <w:p w:rsidR="001C2606" w:rsidRPr="00972F17" w:rsidRDefault="001C2606" w:rsidP="00DC60E0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 В.Ф. Одоевский «Городок в таба</w:t>
            </w:r>
            <w:r w:rsidRPr="00972F17">
              <w:rPr>
                <w:rFonts w:ascii="Arial" w:hAnsi="Arial" w:cs="Arial"/>
                <w:sz w:val="18"/>
                <w:szCs w:val="20"/>
              </w:rPr>
              <w:softHyphen/>
              <w:t>керке». Герои произведения.</w:t>
            </w:r>
          </w:p>
        </w:tc>
        <w:tc>
          <w:tcPr>
            <w:tcW w:w="1559" w:type="dxa"/>
          </w:tcPr>
          <w:p w:rsidR="001C2606" w:rsidRPr="00972F17" w:rsidRDefault="001C2606" w:rsidP="002B573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2B573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Прогнозировать содержание раздела. Планировать работу на уроке, выбирать виды деятельности. Читать осознанно текст, понимать прочитанное. </w:t>
            </w:r>
          </w:p>
          <w:p w:rsidR="001C2606" w:rsidRPr="00972F17" w:rsidRDefault="001C2606" w:rsidP="002B573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Участвовать в работе группы. Отвечать и задавать вопросы.</w:t>
            </w:r>
          </w:p>
          <w:p w:rsidR="001C2606" w:rsidRPr="00972F17" w:rsidRDefault="001C2606" w:rsidP="002B573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Пересказывать сказку по плану подробно и выборочно.</w:t>
            </w:r>
          </w:p>
          <w:p w:rsidR="001C2606" w:rsidRPr="00972F17" w:rsidRDefault="001C2606" w:rsidP="002B573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Придумывать свой вариант сказки, используя литературные приёмы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42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B636BA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В.Ф. Одоевский «Городок в таба</w:t>
            </w:r>
            <w:r w:rsidRPr="00972F17">
              <w:rPr>
                <w:rFonts w:ascii="Arial" w:hAnsi="Arial" w:cs="Arial"/>
                <w:sz w:val="18"/>
                <w:szCs w:val="20"/>
              </w:rPr>
              <w:softHyphen/>
              <w:t>керке». Особенности литературного жанра.</w:t>
            </w:r>
          </w:p>
        </w:tc>
        <w:tc>
          <w:tcPr>
            <w:tcW w:w="1559" w:type="dxa"/>
          </w:tcPr>
          <w:p w:rsidR="001C2606" w:rsidRPr="00972F17" w:rsidRDefault="001C2606" w:rsidP="00B636BA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B636B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сказку вслух и про себя, использовать приёмы выразительного чтения. </w:t>
            </w:r>
          </w:p>
          <w:p w:rsidR="001C2606" w:rsidRPr="00972F17" w:rsidRDefault="001C2606" w:rsidP="00B636B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нравственный смысл сказки. </w:t>
            </w:r>
          </w:p>
          <w:p w:rsidR="001C2606" w:rsidRPr="00972F17" w:rsidRDefault="001C2606" w:rsidP="00B636B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Наблюдать за развитием и последовательностью событий в литературной сказке. </w:t>
            </w:r>
          </w:p>
          <w:p w:rsidR="001C2606" w:rsidRPr="00972F17" w:rsidRDefault="001C2606" w:rsidP="00B636B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Рассказывать о герое с опорой на текст сказки и опорные слова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43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935F5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В.Ф. Одоевский «Городок в таба</w:t>
            </w:r>
            <w:r w:rsidRPr="00972F17">
              <w:rPr>
                <w:rFonts w:ascii="Arial" w:hAnsi="Arial" w:cs="Arial"/>
                <w:sz w:val="18"/>
                <w:szCs w:val="20"/>
              </w:rPr>
              <w:softHyphen/>
              <w:t>керке». Деление текста на части. Составление плана произведения.</w:t>
            </w:r>
          </w:p>
        </w:tc>
        <w:tc>
          <w:tcPr>
            <w:tcW w:w="1559" w:type="dxa"/>
          </w:tcPr>
          <w:p w:rsidR="001C2606" w:rsidRPr="00972F17" w:rsidRDefault="001C2606" w:rsidP="00935F5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935F5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Определять главную мысль произведения и смысл заглавия.</w:t>
            </w:r>
          </w:p>
          <w:p w:rsidR="001C2606" w:rsidRPr="00972F17" w:rsidRDefault="001C2606" w:rsidP="00935F5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Делить текст на части.</w:t>
            </w:r>
          </w:p>
          <w:p w:rsidR="001C2606" w:rsidRPr="00972F17" w:rsidRDefault="001C2606" w:rsidP="00935F5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Составлять план сказки с опорой на главные события.</w:t>
            </w:r>
          </w:p>
          <w:p w:rsidR="001C2606" w:rsidRPr="00972F17" w:rsidRDefault="001C2606" w:rsidP="00935F5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Рассказывать об эмоционально-нравственных пе</w:t>
            </w:r>
            <w:r w:rsidRPr="00972F17">
              <w:rPr>
                <w:sz w:val="18"/>
                <w:szCs w:val="20"/>
              </w:rPr>
              <w:t xml:space="preserve">реживаниях героев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44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3C3AF4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В.М. Гаршин «Сказка о жабе и розе». Особенности литературного жанра.</w:t>
            </w:r>
          </w:p>
        </w:tc>
        <w:tc>
          <w:tcPr>
            <w:tcW w:w="1559" w:type="dxa"/>
          </w:tcPr>
          <w:p w:rsidR="001C2606" w:rsidRPr="00972F17" w:rsidRDefault="001C2606" w:rsidP="003C3AF4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3C3AF4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тексты литературных сказок, высказывать своё мнение, отношение. </w:t>
            </w:r>
          </w:p>
          <w:p w:rsidR="001C2606" w:rsidRPr="00972F17" w:rsidRDefault="001C2606" w:rsidP="003C3AF4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сказку вслух и про себя, использовать приёмы выразительного чтения при перечитывании. </w:t>
            </w:r>
          </w:p>
          <w:p w:rsidR="001C2606" w:rsidRPr="00972F17" w:rsidRDefault="001C2606" w:rsidP="003C3AF4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1C2606" w:rsidRPr="00972F17" w:rsidRDefault="001C2606" w:rsidP="003C3AF4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Наблюдать за развитием и последовательностью событий в литературной сказке. </w:t>
            </w:r>
          </w:p>
          <w:p w:rsidR="001C2606" w:rsidRPr="00972F17" w:rsidRDefault="001C2606" w:rsidP="003C3AF4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Сравнивать героев в литературной сказке, характеризовать их, используя текст сказки </w:t>
            </w:r>
          </w:p>
        </w:tc>
      </w:tr>
      <w:tr w:rsidR="001C2606" w:rsidRPr="00972F17" w:rsidTr="003F2825">
        <w:trPr>
          <w:trHeight w:val="74"/>
        </w:trPr>
        <w:tc>
          <w:tcPr>
            <w:tcW w:w="534" w:type="dxa"/>
            <w:gridSpan w:val="2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45</w:t>
            </w:r>
          </w:p>
        </w:tc>
        <w:tc>
          <w:tcPr>
            <w:tcW w:w="850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  <w:shd w:val="clear" w:color="auto" w:fill="FFFFFF"/>
          </w:tcPr>
          <w:p w:rsidR="001C2606" w:rsidRPr="00972F17" w:rsidRDefault="001C2606" w:rsidP="0022533B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В.М. Гаршин «Сказка о жабе и розе». Герои литературного произведения. Главная мысль.</w:t>
            </w:r>
          </w:p>
        </w:tc>
        <w:tc>
          <w:tcPr>
            <w:tcW w:w="1559" w:type="dxa"/>
            <w:shd w:val="clear" w:color="auto" w:fill="FFFFFF"/>
          </w:tcPr>
          <w:p w:rsidR="001C2606" w:rsidRPr="00972F17" w:rsidRDefault="001C2606" w:rsidP="0022533B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  <w:shd w:val="clear" w:color="auto" w:fill="FFFFFF"/>
          </w:tcPr>
          <w:p w:rsidR="001C2606" w:rsidRPr="00972F17" w:rsidRDefault="001C2606" w:rsidP="0022533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сказку вслух и  про себя , использовать приёмы выразительного чтения. </w:t>
            </w:r>
          </w:p>
          <w:p w:rsidR="001C2606" w:rsidRPr="00972F17" w:rsidRDefault="001C2606" w:rsidP="0022533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Наблюдать за развитием и последовательностью событий в литературной сказке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46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3F0E08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В.М. Гаршин «Сказка о жабе и розе». Текст – описание в содержании художественного произведения.</w:t>
            </w:r>
          </w:p>
        </w:tc>
        <w:tc>
          <w:tcPr>
            <w:tcW w:w="1559" w:type="dxa"/>
          </w:tcPr>
          <w:p w:rsidR="001C2606" w:rsidRPr="00972F17" w:rsidRDefault="001C2606" w:rsidP="003F0E08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3F0E0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Читать осо</w:t>
            </w:r>
            <w:r w:rsidRPr="00972F17">
              <w:rPr>
                <w:spacing w:val="-2"/>
                <w:sz w:val="18"/>
                <w:szCs w:val="20"/>
              </w:rPr>
              <w:t xml:space="preserve">знанно текст художественного произведения  про себя </w:t>
            </w:r>
            <w:r w:rsidRPr="00972F17">
              <w:rPr>
                <w:sz w:val="18"/>
                <w:szCs w:val="20"/>
              </w:rPr>
              <w:t xml:space="preserve"> </w:t>
            </w:r>
            <w:r w:rsidRPr="00972F17">
              <w:rPr>
                <w:spacing w:val="-2"/>
                <w:sz w:val="18"/>
                <w:szCs w:val="20"/>
              </w:rPr>
              <w:t>анализировать осо</w:t>
            </w:r>
            <w:r w:rsidRPr="00972F17">
              <w:rPr>
                <w:spacing w:val="-3"/>
                <w:sz w:val="18"/>
                <w:szCs w:val="20"/>
              </w:rPr>
              <w:t xml:space="preserve">бенности речи героев </w:t>
            </w:r>
            <w:r w:rsidRPr="00972F17">
              <w:rPr>
                <w:sz w:val="18"/>
                <w:szCs w:val="20"/>
              </w:rPr>
              <w:t xml:space="preserve">произведения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47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75398D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П.П. Бажов «Серебряное копытце». Знакомство с произведением.</w:t>
            </w:r>
          </w:p>
        </w:tc>
        <w:tc>
          <w:tcPr>
            <w:tcW w:w="1559" w:type="dxa"/>
          </w:tcPr>
          <w:p w:rsidR="001C2606" w:rsidRPr="00972F17" w:rsidRDefault="001C2606" w:rsidP="0075398D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75398D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осознанно текст, понимать прочитанное. </w:t>
            </w:r>
          </w:p>
          <w:p w:rsidR="001C2606" w:rsidRPr="00972F17" w:rsidRDefault="001C2606" w:rsidP="0075398D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Участвовать в работе группы. </w:t>
            </w:r>
          </w:p>
          <w:p w:rsidR="001C2606" w:rsidRPr="00972F17" w:rsidRDefault="001C2606" w:rsidP="0075398D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Отвечать и задавать вопросы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48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8E3C4A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П.П. Бажов «Серебряное копытце». Мотивы народных сказок в авторском произведении.</w:t>
            </w:r>
          </w:p>
        </w:tc>
        <w:tc>
          <w:tcPr>
            <w:tcW w:w="1559" w:type="dxa"/>
          </w:tcPr>
          <w:p w:rsidR="001C2606" w:rsidRPr="00972F17" w:rsidRDefault="001C2606" w:rsidP="008E3C4A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8E3C4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тексты литературных сказок, высказывать своё мнение, отношение. </w:t>
            </w:r>
          </w:p>
          <w:p w:rsidR="001C2606" w:rsidRPr="00972F17" w:rsidRDefault="001C2606" w:rsidP="008E3C4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сказку вслух и про себя, использовать приёмы выразительного чтения при перечитывании. </w:t>
            </w:r>
          </w:p>
          <w:p w:rsidR="001C2606" w:rsidRPr="00972F17" w:rsidRDefault="001C2606" w:rsidP="008E3C4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1C2606" w:rsidRPr="00972F17" w:rsidRDefault="001C2606" w:rsidP="008E3C4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Наблюдать за развитием и последовательностью событий в литературной сказке. </w:t>
            </w:r>
          </w:p>
          <w:p w:rsidR="001C2606" w:rsidRPr="00972F17" w:rsidRDefault="001C2606" w:rsidP="008E3C4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Сравнивать героев в литературной сказке, характеризовать их, используя текст сказки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49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504EE8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П.П. Бажов «Серебряное копытце». Герои произведения.</w:t>
            </w:r>
          </w:p>
        </w:tc>
        <w:tc>
          <w:tcPr>
            <w:tcW w:w="1559" w:type="dxa"/>
          </w:tcPr>
          <w:p w:rsidR="001C2606" w:rsidRPr="00972F17" w:rsidRDefault="001C2606" w:rsidP="00504EE8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504EE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авторское отношение к изображаемому. </w:t>
            </w:r>
          </w:p>
          <w:p w:rsidR="001C2606" w:rsidRPr="00972F17" w:rsidRDefault="001C2606" w:rsidP="00504EE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1C2606" w:rsidRPr="00972F17" w:rsidRDefault="001C2606" w:rsidP="00504EE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Наблюдать за развитием и последовательностью событий в литературной сказке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50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A43794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С.Т. Аксаков</w:t>
            </w:r>
          </w:p>
          <w:p w:rsidR="001C2606" w:rsidRPr="00972F17" w:rsidRDefault="001C2606" w:rsidP="00A43794">
            <w:pPr>
              <w:pStyle w:val="NoSpacing"/>
              <w:rPr>
                <w:i/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«Аленький цвето</w:t>
            </w:r>
            <w:r w:rsidRPr="00972F17">
              <w:rPr>
                <w:sz w:val="18"/>
                <w:szCs w:val="20"/>
              </w:rPr>
              <w:t>чек». Знакомство с произведением.</w:t>
            </w:r>
          </w:p>
        </w:tc>
        <w:tc>
          <w:tcPr>
            <w:tcW w:w="1559" w:type="dxa"/>
          </w:tcPr>
          <w:p w:rsidR="001C2606" w:rsidRPr="00972F17" w:rsidRDefault="001C2606" w:rsidP="00A43794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A43794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сказку вслух и про себя, использовать приёмы выразительного чтения. </w:t>
            </w:r>
          </w:p>
          <w:p w:rsidR="001C2606" w:rsidRPr="00972F17" w:rsidRDefault="001C2606" w:rsidP="00A43794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Объяснять значения разных слов с опорой на текст, с помощью словаря в учебнике или толкового словаря 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51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1B122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С.Т. Аксаков</w:t>
            </w:r>
          </w:p>
          <w:p w:rsidR="001C2606" w:rsidRPr="00972F17" w:rsidRDefault="001C2606" w:rsidP="001B1223">
            <w:pPr>
              <w:pStyle w:val="NoSpacing"/>
              <w:rPr>
                <w:i/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«Аленький цвето</w:t>
            </w:r>
            <w:r w:rsidRPr="00972F17">
              <w:rPr>
                <w:sz w:val="18"/>
                <w:szCs w:val="20"/>
              </w:rPr>
              <w:t>чек». Мотивы народных сказок в авторском произведении.</w:t>
            </w:r>
          </w:p>
        </w:tc>
        <w:tc>
          <w:tcPr>
            <w:tcW w:w="1559" w:type="dxa"/>
          </w:tcPr>
          <w:p w:rsidR="001C2606" w:rsidRPr="00972F17" w:rsidRDefault="001C2606" w:rsidP="001B1223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  <w:vMerge w:val="restart"/>
            <w:vAlign w:val="center"/>
          </w:tcPr>
          <w:p w:rsidR="001C2606" w:rsidRPr="00972F17" w:rsidRDefault="001C2606" w:rsidP="002B5733">
            <w:pPr>
              <w:pStyle w:val="NoSpacing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Читать сказку вслух и про себя, использовать приёмы выразительного чтения.</w:t>
            </w:r>
          </w:p>
          <w:p w:rsidR="001C2606" w:rsidRPr="00972F17" w:rsidRDefault="001C2606" w:rsidP="002B5733">
            <w:pPr>
              <w:pStyle w:val="NoSpacing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Объяснять значения разных слов с опорой на текст, с помощью словаря в учебнике или толкового словаря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52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970DA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С.Т. Аксаков</w:t>
            </w:r>
          </w:p>
          <w:p w:rsidR="001C2606" w:rsidRPr="00972F17" w:rsidRDefault="001C2606" w:rsidP="00970DA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«Аленький цвето</w:t>
            </w:r>
            <w:r w:rsidRPr="00972F17">
              <w:rPr>
                <w:sz w:val="18"/>
                <w:szCs w:val="20"/>
              </w:rPr>
              <w:t>чек».</w:t>
            </w:r>
          </w:p>
        </w:tc>
        <w:tc>
          <w:tcPr>
            <w:tcW w:w="1559" w:type="dxa"/>
          </w:tcPr>
          <w:p w:rsidR="001C2606" w:rsidRPr="00972F17" w:rsidRDefault="001C2606" w:rsidP="00970DA5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  <w:vMerge/>
          </w:tcPr>
          <w:p w:rsidR="001C2606" w:rsidRPr="00972F17" w:rsidRDefault="001C2606" w:rsidP="00483A78">
            <w:pPr>
              <w:pStyle w:val="NoSpacing"/>
              <w:rPr>
                <w:sz w:val="18"/>
                <w:szCs w:val="20"/>
              </w:rPr>
            </w:pP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53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7F0A6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С.Т. Аксаков</w:t>
            </w:r>
          </w:p>
          <w:p w:rsidR="001C2606" w:rsidRPr="00972F17" w:rsidRDefault="001C2606" w:rsidP="007F0A6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«Аленький цвето</w:t>
            </w:r>
            <w:r w:rsidRPr="00972F17">
              <w:rPr>
                <w:sz w:val="18"/>
                <w:szCs w:val="20"/>
              </w:rPr>
              <w:t>чек». Словесное иллюстрирование. Выборочный пересказ.</w:t>
            </w:r>
          </w:p>
        </w:tc>
        <w:tc>
          <w:tcPr>
            <w:tcW w:w="1559" w:type="dxa"/>
          </w:tcPr>
          <w:p w:rsidR="001C2606" w:rsidRPr="00972F17" w:rsidRDefault="001C2606" w:rsidP="007F0A6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7F0A6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осознанно текст, понимать прочитанное. </w:t>
            </w:r>
          </w:p>
          <w:p w:rsidR="001C2606" w:rsidRPr="00972F17" w:rsidRDefault="001C2606" w:rsidP="007F0A6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Участвовать в работе группы. </w:t>
            </w:r>
          </w:p>
          <w:p w:rsidR="001C2606" w:rsidRPr="00972F17" w:rsidRDefault="001C2606" w:rsidP="007F0A6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Отвечать и задавать вопросы.</w:t>
            </w:r>
          </w:p>
        </w:tc>
      </w:tr>
      <w:tr w:rsidR="001C2606" w:rsidRPr="00972F17" w:rsidTr="003F2825">
        <w:tc>
          <w:tcPr>
            <w:tcW w:w="534" w:type="dxa"/>
            <w:gridSpan w:val="2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54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DD62DA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Обобщение по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разделу «</w:t>
            </w:r>
            <w:r w:rsidRPr="00972F17">
              <w:rPr>
                <w:rFonts w:ascii="Arial" w:hAnsi="Arial" w:cs="Arial"/>
                <w:sz w:val="18"/>
                <w:szCs w:val="20"/>
              </w:rPr>
              <w:t>Литературные сказки».</w:t>
            </w:r>
          </w:p>
          <w:p w:rsidR="001C2606" w:rsidRPr="00972F17" w:rsidRDefault="001C2606" w:rsidP="00DD62DA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Проверочная работа №4 по разделу «Литературные сказки».</w:t>
            </w:r>
          </w:p>
        </w:tc>
        <w:tc>
          <w:tcPr>
            <w:tcW w:w="1559" w:type="dxa"/>
          </w:tcPr>
          <w:p w:rsidR="001C2606" w:rsidRPr="00972F17" w:rsidRDefault="001C2606" w:rsidP="00DD62DA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Комбинированный урок</w:t>
            </w:r>
          </w:p>
        </w:tc>
        <w:tc>
          <w:tcPr>
            <w:tcW w:w="7401" w:type="dxa"/>
          </w:tcPr>
          <w:p w:rsidR="001C2606" w:rsidRPr="00972F17" w:rsidRDefault="001C2606" w:rsidP="00DD62D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Сравнивать народную и литературную сказки.</w:t>
            </w:r>
          </w:p>
          <w:p w:rsidR="001C2606" w:rsidRPr="00972F17" w:rsidRDefault="001C2606" w:rsidP="00DD62D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Определять виды текстов.</w:t>
            </w:r>
          </w:p>
          <w:p w:rsidR="001C2606" w:rsidRPr="00972F17" w:rsidRDefault="001C2606" w:rsidP="00DD62D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Знать отличительные особенности литературной сказки.</w:t>
            </w:r>
          </w:p>
          <w:p w:rsidR="001C2606" w:rsidRPr="00972F17" w:rsidRDefault="001C2606" w:rsidP="00DD62D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Составлять рекомендованный список литературы.</w:t>
            </w:r>
          </w:p>
          <w:p w:rsidR="001C2606" w:rsidRPr="00972F17" w:rsidRDefault="001C2606" w:rsidP="00DD62D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Проверять себя и оценивать свои достижения.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55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622807">
            <w:pPr>
              <w:spacing w:after="0" w:line="240" w:lineRule="auto"/>
              <w:jc w:val="center"/>
              <w:rPr>
                <w:b/>
                <w:sz w:val="18"/>
                <w:szCs w:val="20"/>
              </w:rPr>
            </w:pPr>
            <w:r w:rsidRPr="00972F17">
              <w:rPr>
                <w:b/>
                <w:sz w:val="18"/>
                <w:szCs w:val="20"/>
              </w:rPr>
              <w:t>Проверочная работа за I полугодие. Проверка техники чтения.</w:t>
            </w:r>
          </w:p>
        </w:tc>
        <w:tc>
          <w:tcPr>
            <w:tcW w:w="1559" w:type="dxa"/>
          </w:tcPr>
          <w:p w:rsidR="001C2606" w:rsidRPr="00972F17" w:rsidRDefault="001C2606" w:rsidP="00622807">
            <w:pPr>
              <w:rPr>
                <w:rFonts w:ascii="Arial" w:hAnsi="Arial" w:cs="Arial"/>
                <w:b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i/>
                <w:sz w:val="18"/>
                <w:szCs w:val="20"/>
              </w:rPr>
              <w:t>Контроль и оценка знаний</w:t>
            </w:r>
          </w:p>
        </w:tc>
        <w:tc>
          <w:tcPr>
            <w:tcW w:w="7401" w:type="dxa"/>
          </w:tcPr>
          <w:p w:rsidR="001C2606" w:rsidRPr="00972F17" w:rsidRDefault="001C2606" w:rsidP="00622807">
            <w:pPr>
              <w:pStyle w:val="NoSpacing"/>
              <w:rPr>
                <w:b/>
                <w:sz w:val="18"/>
                <w:szCs w:val="20"/>
              </w:rPr>
            </w:pPr>
            <w:r w:rsidRPr="00972F17">
              <w:rPr>
                <w:b/>
                <w:sz w:val="18"/>
                <w:szCs w:val="20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</w:tr>
      <w:tr w:rsidR="001C2606" w:rsidRPr="00972F17" w:rsidTr="00217E96">
        <w:trPr>
          <w:gridBefore w:val="1"/>
        </w:trPr>
        <w:tc>
          <w:tcPr>
            <w:tcW w:w="15022" w:type="dxa"/>
            <w:gridSpan w:val="6"/>
            <w:shd w:val="clear" w:color="auto" w:fill="CCC0D9"/>
          </w:tcPr>
          <w:p w:rsidR="001C2606" w:rsidRPr="00972F17" w:rsidRDefault="001C2606" w:rsidP="00FD642C">
            <w:pPr>
              <w:pStyle w:val="NoSpacing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Делу время – потехе час (9 часов)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56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2B7409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Знакомство с разделом «Делу время – потехе час».</w:t>
            </w:r>
          </w:p>
        </w:tc>
        <w:tc>
          <w:tcPr>
            <w:tcW w:w="1559" w:type="dxa"/>
          </w:tcPr>
          <w:p w:rsidR="001C2606" w:rsidRPr="00972F17" w:rsidRDefault="001C2606" w:rsidP="002B7409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Комбинированный урок</w:t>
            </w:r>
          </w:p>
        </w:tc>
        <w:tc>
          <w:tcPr>
            <w:tcW w:w="7401" w:type="dxa"/>
            <w:vMerge w:val="restart"/>
          </w:tcPr>
          <w:p w:rsidR="001C2606" w:rsidRPr="00972F17" w:rsidRDefault="001C2606" w:rsidP="002B740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1C2606" w:rsidRPr="00972F17" w:rsidRDefault="001C2606" w:rsidP="002B740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1C2606" w:rsidRPr="00972F17" w:rsidRDefault="001C2606" w:rsidP="002B740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Характеризовать главных героев в сказке.</w:t>
            </w:r>
          </w:p>
          <w:p w:rsidR="001C2606" w:rsidRPr="00972F17" w:rsidRDefault="001C2606" w:rsidP="002B740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 xml:space="preserve">Участвовать в диалоге при </w:t>
            </w:r>
            <w:r w:rsidRPr="00972F17">
              <w:rPr>
                <w:sz w:val="18"/>
                <w:szCs w:val="20"/>
              </w:rPr>
              <w:t>обсуждении прочитанного.</w:t>
            </w:r>
          </w:p>
          <w:p w:rsidR="001C2606" w:rsidRPr="00972F17" w:rsidRDefault="001C2606" w:rsidP="002B740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Читать сказку по ролям.</w:t>
            </w:r>
          </w:p>
          <w:p w:rsidR="001C2606" w:rsidRPr="00972F17" w:rsidRDefault="001C2606" w:rsidP="002B740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Характеризовать героев произведения, воспринимать и понимать их эмоционально-нравственные пе</w:t>
            </w:r>
            <w:r w:rsidRPr="00972F17">
              <w:rPr>
                <w:sz w:val="18"/>
                <w:szCs w:val="20"/>
              </w:rPr>
              <w:t>реживания.</w:t>
            </w:r>
          </w:p>
          <w:p w:rsidR="001C2606" w:rsidRPr="00972F17" w:rsidRDefault="001C2606" w:rsidP="002B740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главную мысль произведения и смысл заглавия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57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2B7409">
            <w:pPr>
              <w:shd w:val="clear" w:color="auto" w:fill="FFFFFF"/>
              <w:ind w:left="5" w:right="-203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Е.Л. Шварц</w:t>
            </w:r>
          </w:p>
          <w:p w:rsidR="001C2606" w:rsidRPr="00972F17" w:rsidRDefault="001C2606" w:rsidP="00483A7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«Сказка о потерянном времени». Нравственный смысл произведения.</w:t>
            </w:r>
          </w:p>
        </w:tc>
        <w:tc>
          <w:tcPr>
            <w:tcW w:w="1559" w:type="dxa"/>
          </w:tcPr>
          <w:p w:rsidR="001C2606" w:rsidRPr="00972F17" w:rsidRDefault="001C2606" w:rsidP="000B62A0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  <w:vMerge/>
          </w:tcPr>
          <w:p w:rsidR="001C2606" w:rsidRPr="00972F17" w:rsidRDefault="001C2606" w:rsidP="00483A78">
            <w:pPr>
              <w:pStyle w:val="NoSpacing"/>
              <w:rPr>
                <w:sz w:val="18"/>
                <w:szCs w:val="20"/>
              </w:rPr>
            </w:pP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58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2B7409">
            <w:pPr>
              <w:shd w:val="clear" w:color="auto" w:fill="FFFFFF"/>
              <w:ind w:left="5" w:right="-203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Е.Л. Шварц</w:t>
            </w:r>
          </w:p>
          <w:p w:rsidR="001C2606" w:rsidRPr="00972F17" w:rsidRDefault="001C2606" w:rsidP="002B7409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«Сказка о потерянном времени». Герои произведения.</w:t>
            </w:r>
          </w:p>
        </w:tc>
        <w:tc>
          <w:tcPr>
            <w:tcW w:w="1559" w:type="dxa"/>
          </w:tcPr>
          <w:p w:rsidR="001C2606" w:rsidRPr="00972F17" w:rsidRDefault="001C2606" w:rsidP="002B7409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2B7409">
            <w:pPr>
              <w:pStyle w:val="NoSpacing"/>
              <w:rPr>
                <w:spacing w:val="-1"/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Объяснять поучительный </w:t>
            </w:r>
            <w:r w:rsidRPr="00972F17">
              <w:rPr>
                <w:spacing w:val="-1"/>
                <w:sz w:val="18"/>
                <w:szCs w:val="20"/>
              </w:rPr>
              <w:t>смысл сказки.</w:t>
            </w:r>
          </w:p>
          <w:p w:rsidR="001C2606" w:rsidRPr="00972F17" w:rsidRDefault="001C2606" w:rsidP="002B7409">
            <w:pPr>
              <w:pStyle w:val="NoSpacing"/>
              <w:rPr>
                <w:spacing w:val="-1"/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Составлять монологическое высказывание с опорой на авторский текст.</w:t>
            </w:r>
          </w:p>
          <w:p w:rsidR="001C2606" w:rsidRPr="00972F17" w:rsidRDefault="001C2606" w:rsidP="002B7409">
            <w:pPr>
              <w:pStyle w:val="NoSpacing"/>
              <w:rPr>
                <w:spacing w:val="-1"/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1C2606" w:rsidRPr="00972F17" w:rsidRDefault="001C2606" w:rsidP="002B740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 xml:space="preserve">Готовить сообщение о писателе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59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3D12D5">
            <w:pPr>
              <w:shd w:val="clear" w:color="auto" w:fill="FFFFFF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В.Ю. Драгунский</w:t>
            </w:r>
          </w:p>
          <w:p w:rsidR="001C2606" w:rsidRPr="00972F17" w:rsidRDefault="001C2606" w:rsidP="003D12D5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2"/>
                <w:sz w:val="18"/>
                <w:szCs w:val="20"/>
              </w:rPr>
              <w:t>«Главные реки». Особенности юмористического текста.</w:t>
            </w:r>
          </w:p>
        </w:tc>
        <w:tc>
          <w:tcPr>
            <w:tcW w:w="1559" w:type="dxa"/>
          </w:tcPr>
          <w:p w:rsidR="001C2606" w:rsidRPr="00972F17" w:rsidRDefault="001C2606" w:rsidP="003D12D5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3D12D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жанр произведения. Определять идею произведения, отношение автора и собственное отношение к литературному персонажу. </w:t>
            </w:r>
          </w:p>
          <w:p w:rsidR="001C2606" w:rsidRPr="00972F17" w:rsidRDefault="001C2606" w:rsidP="003D12D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Понимать юмористический смысл рассказа. </w:t>
            </w:r>
          </w:p>
          <w:p w:rsidR="001C2606" w:rsidRPr="00972F17" w:rsidRDefault="001C2606" w:rsidP="003D12D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Определять основную мысль рассказа.</w:t>
            </w:r>
          </w:p>
          <w:p w:rsidR="001C2606" w:rsidRPr="00972F17" w:rsidRDefault="001C2606" w:rsidP="003D12D5">
            <w:pPr>
              <w:pStyle w:val="NoSpacing"/>
              <w:rPr>
                <w:spacing w:val="-1"/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1C2606" w:rsidRPr="00972F17" w:rsidRDefault="001C2606" w:rsidP="003D12D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 xml:space="preserve">Готовить сообщение о писателе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60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3D12D5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В.Ю. Драгунский «Что любит Мишка» </w:t>
            </w:r>
          </w:p>
        </w:tc>
        <w:tc>
          <w:tcPr>
            <w:tcW w:w="1559" w:type="dxa"/>
          </w:tcPr>
          <w:p w:rsidR="001C2606" w:rsidRPr="00972F17" w:rsidRDefault="001C2606" w:rsidP="003D12D5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3D12D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Определять жанр произведения. Понимать нравственный смысл рассказа. Определять основную мысль рассказа.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61</w:t>
            </w:r>
          </w:p>
        </w:tc>
        <w:tc>
          <w:tcPr>
            <w:tcW w:w="850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  <w:shd w:val="clear" w:color="auto" w:fill="FFFFFF"/>
          </w:tcPr>
          <w:p w:rsidR="001C2606" w:rsidRPr="00972F17" w:rsidRDefault="001C2606" w:rsidP="003D12D5">
            <w:pPr>
              <w:shd w:val="clear" w:color="auto" w:fill="FFFFFF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Юмористические рассказы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В.Ю. Драгунского</w:t>
            </w:r>
          </w:p>
        </w:tc>
        <w:tc>
          <w:tcPr>
            <w:tcW w:w="1559" w:type="dxa"/>
            <w:shd w:val="clear" w:color="auto" w:fill="FFFFFF"/>
          </w:tcPr>
          <w:p w:rsidR="001C2606" w:rsidRPr="00972F17" w:rsidRDefault="001C2606" w:rsidP="003D12D5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  <w:shd w:val="clear" w:color="auto" w:fill="FFFFFF"/>
          </w:tcPr>
          <w:p w:rsidR="001C2606" w:rsidRPr="00972F17" w:rsidRDefault="001C2606" w:rsidP="003D12D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Соотносить название с содержанием произведения.</w:t>
            </w:r>
          </w:p>
          <w:p w:rsidR="001C2606" w:rsidRPr="00972F17" w:rsidRDefault="001C2606" w:rsidP="003D12D5">
            <w:pPr>
              <w:pStyle w:val="NoSpacing"/>
              <w:rPr>
                <w:spacing w:val="-1"/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Составлять монологическое высказывание с опорой на авторский текст.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62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F87C3F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В.В. Галявкин «Никакой я горчицы не ел» </w:t>
            </w:r>
          </w:p>
        </w:tc>
        <w:tc>
          <w:tcPr>
            <w:tcW w:w="1559" w:type="dxa"/>
          </w:tcPr>
          <w:p w:rsidR="001C2606" w:rsidRPr="00972F17" w:rsidRDefault="001C2606" w:rsidP="00F87C3F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Урок изучения нового материала.</w:t>
            </w:r>
          </w:p>
        </w:tc>
        <w:tc>
          <w:tcPr>
            <w:tcW w:w="7401" w:type="dxa"/>
          </w:tcPr>
          <w:p w:rsidR="001C2606" w:rsidRPr="00972F17" w:rsidRDefault="001C2606" w:rsidP="00F87C3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Понимать нравственный смысл рассказа. Определять основную мысль рассказа. </w:t>
            </w:r>
          </w:p>
          <w:p w:rsidR="001C2606" w:rsidRPr="00972F17" w:rsidRDefault="001C2606" w:rsidP="00F87C3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Участвовать в обсуждении. Высказывать свои собственные впечатления о прочитанном произведении.</w:t>
            </w:r>
          </w:p>
          <w:p w:rsidR="001C2606" w:rsidRPr="00972F17" w:rsidRDefault="001C2606" w:rsidP="00F87C3F">
            <w:pPr>
              <w:pStyle w:val="NoSpacing"/>
              <w:rPr>
                <w:spacing w:val="-1"/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1C2606" w:rsidRPr="00972F17" w:rsidRDefault="001C2606" w:rsidP="00F87C3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 xml:space="preserve">Готовить сообщение о писателе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63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F87C3F">
            <w:pPr>
              <w:shd w:val="clear" w:color="auto" w:fill="FFFFFF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Обобщение по разделу «Делу время – потехе час».</w:t>
            </w:r>
            <w:r w:rsidRPr="00972F17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1C2606" w:rsidRPr="00972F17" w:rsidRDefault="001C2606" w:rsidP="00F87C3F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Комбинированный урок</w:t>
            </w:r>
          </w:p>
        </w:tc>
        <w:tc>
          <w:tcPr>
            <w:tcW w:w="7401" w:type="dxa"/>
          </w:tcPr>
          <w:p w:rsidR="001C2606" w:rsidRPr="00972F17" w:rsidRDefault="001C2606" w:rsidP="00F87C3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  <w:p w:rsidR="001C2606" w:rsidRPr="00972F17" w:rsidRDefault="001C2606" w:rsidP="00F87C3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Подбирать книги по теме, ориентируясь на авторские произведения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64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F87C3F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Проверочная работа №5 по разделу «Делу время – потехе час».</w:t>
            </w:r>
          </w:p>
        </w:tc>
        <w:tc>
          <w:tcPr>
            <w:tcW w:w="1559" w:type="dxa"/>
          </w:tcPr>
          <w:p w:rsidR="001C2606" w:rsidRPr="00972F17" w:rsidRDefault="001C2606" w:rsidP="00F87C3F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Контроль и оценка знаний</w:t>
            </w:r>
          </w:p>
        </w:tc>
        <w:tc>
          <w:tcPr>
            <w:tcW w:w="7401" w:type="dxa"/>
          </w:tcPr>
          <w:p w:rsidR="001C2606" w:rsidRPr="00972F17" w:rsidRDefault="001C2606" w:rsidP="00F87C3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</w:tr>
      <w:tr w:rsidR="001C2606" w:rsidRPr="00972F17" w:rsidTr="00A15002">
        <w:trPr>
          <w:gridBefore w:val="1"/>
        </w:trPr>
        <w:tc>
          <w:tcPr>
            <w:tcW w:w="15022" w:type="dxa"/>
            <w:gridSpan w:val="6"/>
            <w:shd w:val="clear" w:color="auto" w:fill="CCC0D9"/>
          </w:tcPr>
          <w:p w:rsidR="001C2606" w:rsidRPr="00972F17" w:rsidRDefault="001C2606" w:rsidP="00FD642C">
            <w:pPr>
              <w:pStyle w:val="NoSpacing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Страна детства (8 часов)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65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B73BCB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B73BCB">
            <w:pPr>
              <w:spacing w:after="0" w:line="240" w:lineRule="auto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Знакомство с разделом «Страна детства».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Б.С. Житков «Как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я ловил человеч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ков».</w:t>
            </w:r>
          </w:p>
        </w:tc>
        <w:tc>
          <w:tcPr>
            <w:tcW w:w="1559" w:type="dxa"/>
          </w:tcPr>
          <w:p w:rsidR="001C2606" w:rsidRPr="00972F17" w:rsidRDefault="001C2606" w:rsidP="00B73BCB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Прогнозировать содержание раздела. </w:t>
            </w:r>
          </w:p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Планировать работу с произведением на уроке, используя условные обозначения. </w:t>
            </w:r>
          </w:p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Определять основную мысль рассказа.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66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B73BCB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Б.С. Житков «Как я ловил человечков». Особенности развития сюжета.</w:t>
            </w:r>
          </w:p>
        </w:tc>
        <w:tc>
          <w:tcPr>
            <w:tcW w:w="1559" w:type="dxa"/>
          </w:tcPr>
          <w:p w:rsidR="001C2606" w:rsidRPr="00972F17" w:rsidRDefault="001C2606" w:rsidP="00B73BCB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Объяснять смысл названия произведения. </w:t>
            </w:r>
          </w:p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Отвечать на вопросы по содержанию произведения; определять главную мысль.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67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B73BCB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B73BCB">
            <w:pPr>
              <w:shd w:val="clear" w:color="auto" w:fill="FFFFFF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К.Г. Паустовский</w:t>
            </w:r>
          </w:p>
          <w:p w:rsidR="001C2606" w:rsidRPr="00972F17" w:rsidRDefault="001C2606" w:rsidP="00B73BCB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2"/>
                <w:sz w:val="18"/>
                <w:szCs w:val="20"/>
              </w:rPr>
              <w:t>«Корзина с еловыми шишками». Особенности развития событий.</w:t>
            </w:r>
          </w:p>
        </w:tc>
        <w:tc>
          <w:tcPr>
            <w:tcW w:w="1559" w:type="dxa"/>
          </w:tcPr>
          <w:p w:rsidR="001C2606" w:rsidRPr="00972F17" w:rsidRDefault="001C2606" w:rsidP="00B73BCB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Объяснять смысл названия произведения. </w:t>
            </w:r>
          </w:p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Отвечать на вопросы по содержанию произведения; определять главную мысль.</w:t>
            </w:r>
          </w:p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Характеризовать героев произведения,</w:t>
            </w:r>
            <w:r w:rsidRPr="00972F17">
              <w:rPr>
                <w:sz w:val="18"/>
                <w:szCs w:val="20"/>
              </w:rPr>
              <w:t xml:space="preserve"> их </w:t>
            </w:r>
            <w:r w:rsidRPr="00972F17">
              <w:rPr>
                <w:spacing w:val="-2"/>
                <w:sz w:val="18"/>
                <w:szCs w:val="20"/>
              </w:rPr>
              <w:t>восприятие и понимание эмоциональ</w:t>
            </w:r>
            <w:r w:rsidRPr="00972F17">
              <w:rPr>
                <w:spacing w:val="-3"/>
                <w:sz w:val="18"/>
                <w:szCs w:val="20"/>
              </w:rPr>
              <w:t>но-нравственных пе</w:t>
            </w:r>
            <w:r w:rsidRPr="00972F17">
              <w:rPr>
                <w:spacing w:val="-2"/>
                <w:sz w:val="18"/>
                <w:szCs w:val="20"/>
              </w:rPr>
              <w:t xml:space="preserve">реживаний 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68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B73BCB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К.Г. Паустовский</w:t>
            </w:r>
          </w:p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«Корзина с еловыми шишками». Герои произведения.</w:t>
            </w:r>
          </w:p>
        </w:tc>
        <w:tc>
          <w:tcPr>
            <w:tcW w:w="1559" w:type="dxa"/>
          </w:tcPr>
          <w:p w:rsidR="001C2606" w:rsidRPr="00972F17" w:rsidRDefault="001C2606" w:rsidP="00B73BCB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/>
                <w:i/>
                <w:sz w:val="18"/>
                <w:szCs w:val="20"/>
              </w:rPr>
              <w:t xml:space="preserve">Урок развития умений и навыков </w:t>
            </w:r>
          </w:p>
        </w:tc>
        <w:tc>
          <w:tcPr>
            <w:tcW w:w="7401" w:type="dxa"/>
          </w:tcPr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Наблюдать за развитием и последовательностью событий в тексте. </w:t>
            </w:r>
          </w:p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Характеризовать героев произведения.</w:t>
            </w:r>
          </w:p>
          <w:p w:rsidR="001C2606" w:rsidRPr="00972F17" w:rsidRDefault="001C2606" w:rsidP="00B73BCB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Придумывать заглавия к каждой части произведения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69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2C3A86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2"/>
                <w:sz w:val="18"/>
                <w:szCs w:val="20"/>
              </w:rPr>
              <w:t xml:space="preserve">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М.М. Зощенко «Елка». Герои произведения.</w:t>
            </w:r>
          </w:p>
        </w:tc>
        <w:tc>
          <w:tcPr>
            <w:tcW w:w="1559" w:type="dxa"/>
          </w:tcPr>
          <w:p w:rsidR="001C2606" w:rsidRPr="00972F17" w:rsidRDefault="001C2606" w:rsidP="002C3A86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/>
                <w:i/>
                <w:sz w:val="18"/>
                <w:szCs w:val="20"/>
              </w:rPr>
              <w:t xml:space="preserve">Урок развития умений и навыков </w:t>
            </w:r>
          </w:p>
        </w:tc>
        <w:tc>
          <w:tcPr>
            <w:tcW w:w="7401" w:type="dxa"/>
          </w:tcPr>
          <w:p w:rsidR="001C2606" w:rsidRPr="00972F17" w:rsidRDefault="001C2606" w:rsidP="002C3A86">
            <w:pPr>
              <w:pStyle w:val="NoSpacing"/>
              <w:rPr>
                <w:spacing w:val="-2"/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Последовательно воспроизводить</w:t>
            </w:r>
            <w:r w:rsidRPr="00972F17">
              <w:rPr>
                <w:sz w:val="18"/>
                <w:szCs w:val="20"/>
              </w:rPr>
              <w:t xml:space="preserve"> </w:t>
            </w:r>
            <w:r w:rsidRPr="00972F17">
              <w:rPr>
                <w:spacing w:val="-2"/>
                <w:sz w:val="18"/>
                <w:szCs w:val="20"/>
              </w:rPr>
              <w:t>содержание рассказа.</w:t>
            </w:r>
          </w:p>
          <w:p w:rsidR="001C2606" w:rsidRPr="00972F17" w:rsidRDefault="001C2606" w:rsidP="002C3A8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 xml:space="preserve">Анализировать музыкальное сопровождение произведения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  <w:shd w:val="clear" w:color="auto" w:fill="FFFFFF"/>
          </w:tcPr>
          <w:p w:rsidR="001C2606" w:rsidRPr="00972F17" w:rsidRDefault="001C2606" w:rsidP="00F2364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70</w:t>
            </w:r>
          </w:p>
        </w:tc>
        <w:tc>
          <w:tcPr>
            <w:tcW w:w="850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  <w:shd w:val="clear" w:color="auto" w:fill="FFFFFF"/>
          </w:tcPr>
          <w:p w:rsidR="001C2606" w:rsidRPr="00972F17" w:rsidRDefault="001C2606" w:rsidP="002C3A86">
            <w:pPr>
              <w:rPr>
                <w:rFonts w:ascii="Arial" w:hAnsi="Arial" w:cs="Arial"/>
                <w:spacing w:val="-1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М.М. Зощенко «Елка». Выделение частей произведения. Составление плана.</w:t>
            </w:r>
          </w:p>
        </w:tc>
        <w:tc>
          <w:tcPr>
            <w:tcW w:w="1559" w:type="dxa"/>
            <w:shd w:val="clear" w:color="auto" w:fill="FFFFFF"/>
          </w:tcPr>
          <w:p w:rsidR="001C2606" w:rsidRPr="00972F17" w:rsidRDefault="001C2606" w:rsidP="002C3A86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  <w:p w:rsidR="001C2606" w:rsidRPr="00972F17" w:rsidRDefault="001C2606" w:rsidP="002C3A86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401" w:type="dxa"/>
            <w:shd w:val="clear" w:color="auto" w:fill="FFFFFF"/>
          </w:tcPr>
          <w:p w:rsidR="001C2606" w:rsidRPr="00972F17" w:rsidRDefault="001C2606" w:rsidP="002C3A86">
            <w:pPr>
              <w:pStyle w:val="NoSpacing"/>
              <w:rPr>
                <w:spacing w:val="-2"/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Участвовать в диалоге при обсуждении </w:t>
            </w:r>
            <w:r w:rsidRPr="00972F17">
              <w:rPr>
                <w:spacing w:val="-2"/>
                <w:sz w:val="18"/>
                <w:szCs w:val="20"/>
              </w:rPr>
              <w:t xml:space="preserve">произведения. </w:t>
            </w:r>
          </w:p>
          <w:p w:rsidR="001C2606" w:rsidRPr="00972F17" w:rsidRDefault="001C2606" w:rsidP="002C3A8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 xml:space="preserve">Участвовать </w:t>
            </w:r>
            <w:r w:rsidRPr="00972F17">
              <w:rPr>
                <w:sz w:val="18"/>
                <w:szCs w:val="20"/>
              </w:rPr>
              <w:t>в диалоге при обсуж</w:t>
            </w:r>
            <w:r w:rsidRPr="00972F17">
              <w:rPr>
                <w:sz w:val="18"/>
                <w:szCs w:val="20"/>
              </w:rPr>
              <w:softHyphen/>
              <w:t>дении прослушанного (прочитанного) произ</w:t>
            </w:r>
            <w:r w:rsidRPr="00972F17">
              <w:rPr>
                <w:sz w:val="18"/>
                <w:szCs w:val="20"/>
              </w:rPr>
              <w:softHyphen/>
              <w:t xml:space="preserve">ведения. </w:t>
            </w:r>
          </w:p>
          <w:p w:rsidR="001C2606" w:rsidRPr="00972F17" w:rsidRDefault="001C2606" w:rsidP="002C3A8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Ста</w:t>
            </w:r>
            <w:r w:rsidRPr="00972F17">
              <w:rPr>
                <w:sz w:val="18"/>
                <w:szCs w:val="20"/>
              </w:rPr>
              <w:softHyphen/>
              <w:t>вить вопросы по со</w:t>
            </w:r>
            <w:r w:rsidRPr="00972F17">
              <w:rPr>
                <w:sz w:val="18"/>
                <w:szCs w:val="20"/>
              </w:rPr>
              <w:softHyphen/>
              <w:t>держанию прочитан</w:t>
            </w:r>
            <w:r w:rsidRPr="00972F17">
              <w:rPr>
                <w:sz w:val="18"/>
                <w:szCs w:val="20"/>
              </w:rPr>
              <w:softHyphen/>
              <w:t>ного, отвечать на них.</w:t>
            </w:r>
          </w:p>
          <w:p w:rsidR="001C2606" w:rsidRPr="00972F17" w:rsidRDefault="001C2606" w:rsidP="002C3A8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Составлять план, пересказывать произведение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71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2C3A86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Обобщение по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 xml:space="preserve">разделу «Страна </w:t>
            </w:r>
            <w:r w:rsidRPr="00972F17">
              <w:rPr>
                <w:rFonts w:ascii="Arial" w:hAnsi="Arial" w:cs="Arial"/>
                <w:sz w:val="18"/>
                <w:szCs w:val="20"/>
              </w:rPr>
              <w:t>детства».</w:t>
            </w:r>
            <w:r w:rsidRPr="00972F17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1C2606" w:rsidRPr="00972F17" w:rsidRDefault="001C2606" w:rsidP="002C3A86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Комбинированный урок</w:t>
            </w:r>
          </w:p>
        </w:tc>
        <w:tc>
          <w:tcPr>
            <w:tcW w:w="7401" w:type="dxa"/>
          </w:tcPr>
          <w:p w:rsidR="001C2606" w:rsidRPr="00972F17" w:rsidRDefault="001C2606" w:rsidP="002C3A8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Подбирать книги по теме.</w:t>
            </w:r>
          </w:p>
          <w:p w:rsidR="001C2606" w:rsidRPr="00972F17" w:rsidRDefault="001C2606" w:rsidP="002C3A8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Придумывать смешные рассказы о школьной жизни, не обижая своих друзей.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72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2C3A8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Проверочная работа №6 по разделу «Страна детства».</w:t>
            </w:r>
          </w:p>
        </w:tc>
        <w:tc>
          <w:tcPr>
            <w:tcW w:w="1559" w:type="dxa"/>
          </w:tcPr>
          <w:p w:rsidR="001C2606" w:rsidRPr="00972F17" w:rsidRDefault="001C2606" w:rsidP="002C3A86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Контроль и оценка знаний</w:t>
            </w:r>
          </w:p>
        </w:tc>
        <w:tc>
          <w:tcPr>
            <w:tcW w:w="7401" w:type="dxa"/>
          </w:tcPr>
          <w:p w:rsidR="001C2606" w:rsidRPr="00972F17" w:rsidRDefault="001C2606" w:rsidP="002C3A8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</w:tr>
      <w:tr w:rsidR="001C2606" w:rsidRPr="00972F17" w:rsidTr="00106892">
        <w:trPr>
          <w:gridBefore w:val="1"/>
        </w:trPr>
        <w:tc>
          <w:tcPr>
            <w:tcW w:w="15022" w:type="dxa"/>
            <w:gridSpan w:val="6"/>
            <w:shd w:val="clear" w:color="auto" w:fill="CCC0D9"/>
          </w:tcPr>
          <w:p w:rsidR="001C2606" w:rsidRPr="00972F17" w:rsidRDefault="001C2606" w:rsidP="00FD642C">
            <w:pPr>
              <w:pStyle w:val="NoSpacing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Поэтическая тетрадь (4 часа (5ч-1ч))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73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FF60A1">
            <w:pPr>
              <w:spacing w:after="0" w:line="240" w:lineRule="auto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Знакомство с разделом «Поэтическая тетрадь». Прогнозирование содержания.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В.Я. Брюсов «Опять сон», «Детская»</w:t>
            </w:r>
          </w:p>
        </w:tc>
        <w:tc>
          <w:tcPr>
            <w:tcW w:w="1559" w:type="dxa"/>
          </w:tcPr>
          <w:p w:rsidR="001C2606" w:rsidRPr="00972F17" w:rsidRDefault="001C2606" w:rsidP="00FF60A1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Урок изучения нового материала</w:t>
            </w:r>
          </w:p>
        </w:tc>
        <w:tc>
          <w:tcPr>
            <w:tcW w:w="7401" w:type="dxa"/>
          </w:tcPr>
          <w:p w:rsidR="001C2606" w:rsidRPr="00972F17" w:rsidRDefault="001C2606" w:rsidP="00FD642C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Прогнозировать содержание раздела. Планировать работу на уроке.</w:t>
            </w:r>
          </w:p>
          <w:p w:rsidR="001C2606" w:rsidRPr="00972F17" w:rsidRDefault="001C2606" w:rsidP="00FD642C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стихотворение выразительно, выражая авторское настроение. </w:t>
            </w:r>
          </w:p>
          <w:p w:rsidR="001C2606" w:rsidRPr="00972F17" w:rsidRDefault="001C2606" w:rsidP="00FD642C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Использовать приёмы интонационного чтения (выразить радость, определить силу голоса, выбрать тон и темп чтения)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74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453211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С.А. Есенин «Ба</w:t>
            </w:r>
            <w:r w:rsidRPr="00972F17">
              <w:rPr>
                <w:rFonts w:ascii="Arial" w:hAnsi="Arial" w:cs="Arial"/>
                <w:sz w:val="18"/>
                <w:szCs w:val="20"/>
              </w:rPr>
              <w:softHyphen/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 xml:space="preserve">бушкины сказки» </w:t>
            </w:r>
          </w:p>
        </w:tc>
        <w:tc>
          <w:tcPr>
            <w:tcW w:w="1559" w:type="dxa"/>
          </w:tcPr>
          <w:p w:rsidR="001C2606" w:rsidRPr="00972F17" w:rsidRDefault="001C2606" w:rsidP="00453211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453211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различные средства выразительности. </w:t>
            </w:r>
          </w:p>
          <w:p w:rsidR="001C2606" w:rsidRPr="00972F17" w:rsidRDefault="001C2606" w:rsidP="00453211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Наблюдать за жизнью слов в художественном тексте. </w:t>
            </w:r>
          </w:p>
          <w:p w:rsidR="001C2606" w:rsidRPr="00972F17" w:rsidRDefault="001C2606" w:rsidP="00453211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Наблюдать за повторением ударных и безударных слогов в слове (ритмом). Объяснять интересные выражения в тексте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75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453211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М.И. Цветаева «Бежит тропинка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 xml:space="preserve">с бугорка», «Наши </w:t>
            </w:r>
            <w:r w:rsidRPr="00972F17">
              <w:rPr>
                <w:rFonts w:ascii="Arial" w:hAnsi="Arial" w:cs="Arial"/>
                <w:sz w:val="18"/>
                <w:szCs w:val="20"/>
              </w:rPr>
              <w:t>царства».</w:t>
            </w:r>
          </w:p>
        </w:tc>
        <w:tc>
          <w:tcPr>
            <w:tcW w:w="1559" w:type="dxa"/>
          </w:tcPr>
          <w:p w:rsidR="001C2606" w:rsidRPr="00972F17" w:rsidRDefault="001C2606" w:rsidP="00453211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453211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Следить за выражением и развитием чувства в лирическом стихотворении. Читать выразительно стихотворение, передавая настроение автора. </w:t>
            </w:r>
          </w:p>
          <w:p w:rsidR="001C2606" w:rsidRPr="00972F17" w:rsidRDefault="001C2606" w:rsidP="00453211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Использовать приёмы интонационного чтения (выразить радость, грусть, определить силу голоса, выбрать тон и темп чтения). </w:t>
            </w:r>
          </w:p>
          <w:p w:rsidR="001C2606" w:rsidRPr="00972F17" w:rsidRDefault="001C2606" w:rsidP="00453211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Иллюстрировать стихотворение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76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453211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Обобщение по </w:t>
            </w:r>
            <w:r w:rsidRPr="00972F17">
              <w:rPr>
                <w:spacing w:val="-1"/>
                <w:sz w:val="18"/>
                <w:szCs w:val="20"/>
              </w:rPr>
              <w:t>разделу «</w:t>
            </w:r>
            <w:r w:rsidRPr="00972F17">
              <w:rPr>
                <w:sz w:val="18"/>
                <w:szCs w:val="20"/>
              </w:rPr>
              <w:t>Поэтическая тетрадь».</w:t>
            </w:r>
          </w:p>
          <w:p w:rsidR="001C2606" w:rsidRPr="00972F17" w:rsidRDefault="001C2606" w:rsidP="00453211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b/>
                <w:sz w:val="18"/>
                <w:szCs w:val="20"/>
              </w:rPr>
              <w:t>Проверочная работа №7 по разделу «Поэтическая тетрадь».</w:t>
            </w:r>
          </w:p>
        </w:tc>
        <w:tc>
          <w:tcPr>
            <w:tcW w:w="1559" w:type="dxa"/>
          </w:tcPr>
          <w:p w:rsidR="001C2606" w:rsidRPr="00972F17" w:rsidRDefault="001C2606" w:rsidP="00453211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Контрольно-обобщающий урок </w:t>
            </w:r>
          </w:p>
        </w:tc>
        <w:tc>
          <w:tcPr>
            <w:tcW w:w="7401" w:type="dxa"/>
          </w:tcPr>
          <w:p w:rsidR="001C2606" w:rsidRPr="00972F17" w:rsidRDefault="001C2606" w:rsidP="00453211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Участвовать в конкурсе чтецов со своим любимым стихотворением.</w:t>
            </w:r>
          </w:p>
          <w:p w:rsidR="001C2606" w:rsidRPr="00972F17" w:rsidRDefault="001C2606" w:rsidP="00453211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Проверять себя и самостоятельно оценивать свои достижения </w:t>
            </w:r>
          </w:p>
          <w:p w:rsidR="001C2606" w:rsidRPr="00972F17" w:rsidRDefault="001C2606" w:rsidP="00453211">
            <w:pPr>
              <w:pStyle w:val="NoSpacing"/>
              <w:rPr>
                <w:sz w:val="18"/>
                <w:szCs w:val="20"/>
              </w:rPr>
            </w:pPr>
          </w:p>
        </w:tc>
      </w:tr>
      <w:tr w:rsidR="001C2606" w:rsidRPr="00972F17" w:rsidTr="006C4150">
        <w:trPr>
          <w:gridBefore w:val="1"/>
        </w:trPr>
        <w:tc>
          <w:tcPr>
            <w:tcW w:w="15022" w:type="dxa"/>
            <w:gridSpan w:val="6"/>
            <w:shd w:val="clear" w:color="auto" w:fill="CCC0D9"/>
          </w:tcPr>
          <w:p w:rsidR="001C2606" w:rsidRPr="00972F17" w:rsidRDefault="001C2606" w:rsidP="004272E6">
            <w:pPr>
              <w:pStyle w:val="NoSpacing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Природа и мы (11 часов (12ч-1ч))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77</w:t>
            </w:r>
          </w:p>
        </w:tc>
        <w:tc>
          <w:tcPr>
            <w:tcW w:w="850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  <w:shd w:val="clear" w:color="auto" w:fill="FFFFFF"/>
          </w:tcPr>
          <w:p w:rsidR="001C2606" w:rsidRPr="00972F17" w:rsidRDefault="001C2606" w:rsidP="00646ADA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Знакомство с разделом «Природа и мы». Прогнозирование содержания.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:rsidR="001C2606" w:rsidRPr="00972F17" w:rsidRDefault="001C2606" w:rsidP="00646ADA">
            <w:pPr>
              <w:spacing w:after="0" w:line="240" w:lineRule="auto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Д.Н. Мамин-Сибиряк «Приёмыш». Знакомство с произведением.</w:t>
            </w:r>
          </w:p>
        </w:tc>
        <w:tc>
          <w:tcPr>
            <w:tcW w:w="1559" w:type="dxa"/>
            <w:shd w:val="clear" w:color="auto" w:fill="FFFFFF"/>
          </w:tcPr>
          <w:p w:rsidR="001C2606" w:rsidRPr="00972F17" w:rsidRDefault="001C2606" w:rsidP="005D2B09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  <w:shd w:val="clear" w:color="auto" w:fill="FFFFFF"/>
          </w:tcPr>
          <w:p w:rsidR="001C2606" w:rsidRPr="00972F17" w:rsidRDefault="001C2606" w:rsidP="005D2B0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1C2606" w:rsidRPr="00972F17" w:rsidRDefault="001C2606" w:rsidP="005D2B0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Понимать нравственный смысл рассказа. </w:t>
            </w:r>
          </w:p>
          <w:p w:rsidR="001C2606" w:rsidRPr="00972F17" w:rsidRDefault="001C2606" w:rsidP="005D2B0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основную мысль рассказа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78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F9623A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Д.Н. Мамин-Сибиряк «Приёмыш». Подготовка выборочного пересказа. Отношение человека к природе.</w:t>
            </w:r>
          </w:p>
        </w:tc>
        <w:tc>
          <w:tcPr>
            <w:tcW w:w="1559" w:type="dxa"/>
          </w:tcPr>
          <w:p w:rsidR="001C2606" w:rsidRPr="00972F17" w:rsidRDefault="001C2606" w:rsidP="00F9623A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/>
                <w:i/>
                <w:sz w:val="18"/>
                <w:szCs w:val="20"/>
              </w:rPr>
              <w:t xml:space="preserve">Урок развития умений и навыков </w:t>
            </w:r>
          </w:p>
        </w:tc>
        <w:tc>
          <w:tcPr>
            <w:tcW w:w="7401" w:type="dxa"/>
          </w:tcPr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жанр произведения. </w:t>
            </w:r>
          </w:p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идею произведения, отношение автора и собственное отношение к литературному персонажу. </w:t>
            </w:r>
          </w:p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Понимать нравственный смысл рассказа. </w:t>
            </w:r>
          </w:p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Определять основную мысль рассказа.</w:t>
            </w:r>
          </w:p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Пересказывать текст выборочно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79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F9623A">
            <w:pPr>
              <w:shd w:val="clear" w:color="auto" w:fill="FFFFFF"/>
              <w:tabs>
                <w:tab w:val="left" w:pos="2478"/>
              </w:tabs>
              <w:ind w:left="5" w:right="-108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А.И. Куприн</w:t>
            </w:r>
          </w:p>
          <w:p w:rsidR="001C2606" w:rsidRPr="00972F17" w:rsidRDefault="001C2606" w:rsidP="00F9623A">
            <w:pPr>
              <w:shd w:val="clear" w:color="auto" w:fill="FFFFFF"/>
              <w:tabs>
                <w:tab w:val="left" w:pos="2478"/>
              </w:tabs>
              <w:ind w:left="10" w:right="-108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2"/>
                <w:sz w:val="18"/>
                <w:szCs w:val="20"/>
              </w:rPr>
              <w:t>«Барбос и Жуль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ка». Герои произведений о животных.</w:t>
            </w:r>
          </w:p>
        </w:tc>
        <w:tc>
          <w:tcPr>
            <w:tcW w:w="1559" w:type="dxa"/>
          </w:tcPr>
          <w:p w:rsidR="001C2606" w:rsidRPr="00972F17" w:rsidRDefault="001C2606" w:rsidP="00F9623A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тему и главную </w:t>
            </w:r>
            <w:r w:rsidRPr="00972F17">
              <w:rPr>
                <w:spacing w:val="-4"/>
                <w:sz w:val="18"/>
                <w:szCs w:val="20"/>
              </w:rPr>
              <w:t>мысль произведения,</w:t>
            </w:r>
            <w:r w:rsidRPr="00972F17">
              <w:rPr>
                <w:sz w:val="18"/>
                <w:szCs w:val="20"/>
              </w:rPr>
              <w:t xml:space="preserve"> </w:t>
            </w:r>
            <w:r w:rsidRPr="00972F17">
              <w:rPr>
                <w:spacing w:val="-2"/>
                <w:sz w:val="18"/>
                <w:szCs w:val="20"/>
              </w:rPr>
              <w:t>работать с иллюстра</w:t>
            </w:r>
            <w:r w:rsidRPr="00972F17">
              <w:rPr>
                <w:spacing w:val="-2"/>
                <w:sz w:val="18"/>
                <w:szCs w:val="20"/>
              </w:rPr>
              <w:softHyphen/>
            </w:r>
            <w:r w:rsidRPr="00972F17">
              <w:rPr>
                <w:sz w:val="18"/>
                <w:szCs w:val="20"/>
              </w:rPr>
              <w:t>циями.</w:t>
            </w:r>
          </w:p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Соотносить заглавие рассказа с темой и главной мыслью, отвечать на вопросы по содержанию. </w:t>
            </w:r>
          </w:p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главных героев произведения. </w:t>
            </w:r>
          </w:p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Давать характеристики героев. Участвовать в обсуждении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80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А.И. Куприн</w:t>
            </w:r>
          </w:p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«Барбос и Жуль</w:t>
            </w:r>
            <w:r w:rsidRPr="00972F17">
              <w:rPr>
                <w:spacing w:val="-1"/>
                <w:sz w:val="18"/>
                <w:szCs w:val="20"/>
              </w:rPr>
              <w:t>ка». Поступок как характеристика героя.</w:t>
            </w:r>
          </w:p>
        </w:tc>
        <w:tc>
          <w:tcPr>
            <w:tcW w:w="1559" w:type="dxa"/>
          </w:tcPr>
          <w:p w:rsidR="001C2606" w:rsidRPr="00972F17" w:rsidRDefault="001C2606" w:rsidP="00F9623A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/>
                <w:i/>
                <w:sz w:val="18"/>
                <w:szCs w:val="20"/>
              </w:rPr>
              <w:t xml:space="preserve">Урок развития умений и навыков </w:t>
            </w:r>
          </w:p>
        </w:tc>
        <w:tc>
          <w:tcPr>
            <w:tcW w:w="7401" w:type="dxa"/>
          </w:tcPr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Умение последова</w:t>
            </w:r>
            <w:r w:rsidRPr="00972F17">
              <w:rPr>
                <w:spacing w:val="-1"/>
                <w:sz w:val="18"/>
                <w:szCs w:val="20"/>
              </w:rPr>
              <w:t>тельно воспроизводить</w:t>
            </w:r>
            <w:r w:rsidRPr="00972F17">
              <w:rPr>
                <w:sz w:val="18"/>
                <w:szCs w:val="20"/>
              </w:rPr>
              <w:t xml:space="preserve"> </w:t>
            </w:r>
            <w:r w:rsidRPr="00972F17">
              <w:rPr>
                <w:spacing w:val="-1"/>
                <w:sz w:val="18"/>
                <w:szCs w:val="20"/>
              </w:rPr>
              <w:t xml:space="preserve">содержание рассказа </w:t>
            </w:r>
          </w:p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81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М.М. Пришвин «Выскочка». Герои произведения.</w:t>
            </w:r>
          </w:p>
        </w:tc>
        <w:tc>
          <w:tcPr>
            <w:tcW w:w="1559" w:type="dxa"/>
          </w:tcPr>
          <w:p w:rsidR="001C2606" w:rsidRPr="00972F17" w:rsidRDefault="001C2606" w:rsidP="00F9623A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Понимать нравственный смысл рассказа. </w:t>
            </w:r>
          </w:p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основную мысль рассказа. </w:t>
            </w:r>
          </w:p>
          <w:p w:rsidR="001C2606" w:rsidRPr="00972F17" w:rsidRDefault="001C2606" w:rsidP="00F9623A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Сравнивать свои наблюдения за жизнью животных с рассказом автора.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82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613B83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2"/>
                <w:sz w:val="18"/>
                <w:szCs w:val="20"/>
              </w:rPr>
              <w:t>М.М. Пришвин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«Выскочка». Характеристика героя произведения.</w:t>
            </w:r>
          </w:p>
        </w:tc>
        <w:tc>
          <w:tcPr>
            <w:tcW w:w="1559" w:type="dxa"/>
          </w:tcPr>
          <w:p w:rsidR="001C2606" w:rsidRPr="00972F17" w:rsidRDefault="001C2606" w:rsidP="00613B83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/>
                <w:i/>
                <w:sz w:val="18"/>
                <w:szCs w:val="20"/>
              </w:rPr>
              <w:t xml:space="preserve">Урок развития умений и навыков </w:t>
            </w:r>
          </w:p>
        </w:tc>
        <w:tc>
          <w:tcPr>
            <w:tcW w:w="7401" w:type="dxa"/>
          </w:tcPr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Рассказывать о герое, подбирая в произведении слова-определения, характеризующие его поступки и характер. </w:t>
            </w:r>
          </w:p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Пересказывать произведение на основе плана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  <w:shd w:val="clear" w:color="auto" w:fill="FFFFFF"/>
          </w:tcPr>
          <w:p w:rsidR="001C2606" w:rsidRPr="00972F17" w:rsidRDefault="001C2606" w:rsidP="00FD642C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83</w:t>
            </w:r>
          </w:p>
        </w:tc>
        <w:tc>
          <w:tcPr>
            <w:tcW w:w="850" w:type="dxa"/>
            <w:shd w:val="clear" w:color="auto" w:fill="FFFFFF"/>
          </w:tcPr>
          <w:p w:rsidR="001C2606" w:rsidRPr="00972F17" w:rsidRDefault="001C2606" w:rsidP="00FD642C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C2606" w:rsidRPr="00972F17" w:rsidRDefault="001C2606" w:rsidP="00FD642C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  <w:shd w:val="clear" w:color="auto" w:fill="FFFFFF"/>
          </w:tcPr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Е.И. Чару</w:t>
            </w:r>
            <w:r w:rsidRPr="00972F17">
              <w:rPr>
                <w:sz w:val="18"/>
                <w:szCs w:val="20"/>
              </w:rPr>
              <w:t>шин «Кабан». Характеристика героя произведения на основе его поступка.</w:t>
            </w:r>
          </w:p>
        </w:tc>
        <w:tc>
          <w:tcPr>
            <w:tcW w:w="1559" w:type="dxa"/>
            <w:shd w:val="clear" w:color="auto" w:fill="FFFFFF"/>
          </w:tcPr>
          <w:p w:rsidR="001C2606" w:rsidRPr="00972F17" w:rsidRDefault="001C2606" w:rsidP="00613B83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  <w:shd w:val="clear" w:color="auto" w:fill="FFFFFF"/>
          </w:tcPr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Участвовать в диа</w:t>
            </w:r>
            <w:r w:rsidRPr="00972F17">
              <w:rPr>
                <w:sz w:val="18"/>
                <w:szCs w:val="20"/>
              </w:rPr>
              <w:softHyphen/>
              <w:t>логе при обсуждении прослушанного (про</w:t>
            </w:r>
            <w:r w:rsidRPr="00972F17">
              <w:rPr>
                <w:spacing w:val="-2"/>
                <w:sz w:val="18"/>
                <w:szCs w:val="20"/>
              </w:rPr>
              <w:t>читанного) произведе</w:t>
            </w:r>
            <w:r w:rsidRPr="00972F17">
              <w:rPr>
                <w:spacing w:val="-2"/>
                <w:sz w:val="18"/>
                <w:szCs w:val="20"/>
              </w:rPr>
              <w:softHyphen/>
            </w:r>
            <w:r w:rsidRPr="00972F17">
              <w:rPr>
                <w:sz w:val="18"/>
                <w:szCs w:val="20"/>
              </w:rPr>
              <w:t xml:space="preserve">ния. </w:t>
            </w:r>
          </w:p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Ставить вопросы по содержа</w:t>
            </w:r>
            <w:r w:rsidRPr="00972F17">
              <w:rPr>
                <w:sz w:val="18"/>
                <w:szCs w:val="20"/>
              </w:rPr>
              <w:softHyphen/>
              <w:t>нию прочитанного, отвечать на них.</w:t>
            </w:r>
          </w:p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Характеризовать героев на основе их поступков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84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613B83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В.П. Астафьев «Стрижо</w:t>
            </w:r>
            <w:r w:rsidRPr="00972F17">
              <w:rPr>
                <w:rFonts w:ascii="Arial" w:hAnsi="Arial" w:cs="Arial"/>
                <w:sz w:val="18"/>
                <w:szCs w:val="20"/>
              </w:rPr>
              <w:t>нок Скрип». Герои рассказа.</w:t>
            </w:r>
          </w:p>
        </w:tc>
        <w:tc>
          <w:tcPr>
            <w:tcW w:w="1559" w:type="dxa"/>
          </w:tcPr>
          <w:p w:rsidR="001C2606" w:rsidRPr="00972F17" w:rsidRDefault="001C2606" w:rsidP="00613B83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жанр произведения. </w:t>
            </w:r>
          </w:p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идею произведения, отношение автора и собственное отношение к литературному персонажу. Понимать нравственный смысл рассказа. </w:t>
            </w:r>
          </w:p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основную мысль рассказа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85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613B83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В.П. Астафьев «Стрижо</w:t>
            </w:r>
            <w:r w:rsidRPr="00972F17">
              <w:rPr>
                <w:rFonts w:ascii="Arial" w:hAnsi="Arial" w:cs="Arial"/>
                <w:sz w:val="18"/>
                <w:szCs w:val="20"/>
              </w:rPr>
              <w:t>нок Скрип». Деление текста на части. Составление плана.</w:t>
            </w:r>
          </w:p>
        </w:tc>
        <w:tc>
          <w:tcPr>
            <w:tcW w:w="1559" w:type="dxa"/>
          </w:tcPr>
          <w:p w:rsidR="001C2606" w:rsidRPr="00972F17" w:rsidRDefault="001C2606" w:rsidP="00613B83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/>
                <w:i/>
                <w:sz w:val="18"/>
                <w:szCs w:val="20"/>
              </w:rPr>
              <w:t xml:space="preserve">Урок развития умений и навыков </w:t>
            </w:r>
          </w:p>
        </w:tc>
        <w:tc>
          <w:tcPr>
            <w:tcW w:w="7401" w:type="dxa"/>
          </w:tcPr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Анализировать заголовок произведения.</w:t>
            </w:r>
          </w:p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Ставить вопросы по содержа</w:t>
            </w:r>
            <w:r w:rsidRPr="00972F17">
              <w:rPr>
                <w:sz w:val="18"/>
                <w:szCs w:val="20"/>
              </w:rPr>
              <w:softHyphen/>
              <w:t xml:space="preserve">нию прочитанного, отвечать на них </w:t>
            </w:r>
          </w:p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86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1"/>
                <w:sz w:val="18"/>
                <w:szCs w:val="20"/>
              </w:rPr>
              <w:t>В.П. Астафьев «Стрижо</w:t>
            </w:r>
            <w:r w:rsidRPr="00972F17">
              <w:rPr>
                <w:sz w:val="18"/>
                <w:szCs w:val="20"/>
              </w:rPr>
              <w:t>нок Скрип». Выборочный пересказ произведения.</w:t>
            </w:r>
          </w:p>
          <w:p w:rsidR="001C2606" w:rsidRPr="00972F17" w:rsidRDefault="001C2606" w:rsidP="00613B83">
            <w:pPr>
              <w:pStyle w:val="NoSpacing"/>
              <w:rPr>
                <w:b/>
                <w:sz w:val="18"/>
                <w:szCs w:val="20"/>
              </w:rPr>
            </w:pPr>
            <w:r w:rsidRPr="00972F17">
              <w:rPr>
                <w:b/>
                <w:sz w:val="18"/>
                <w:szCs w:val="20"/>
              </w:rPr>
              <w:t>Проект «Природа и мы».</w:t>
            </w:r>
          </w:p>
          <w:p w:rsidR="001C2606" w:rsidRPr="00972F17" w:rsidRDefault="001C2606" w:rsidP="00613B83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559" w:type="dxa"/>
          </w:tcPr>
          <w:p w:rsidR="001C2606" w:rsidRPr="00972F17" w:rsidRDefault="001C2606" w:rsidP="00613B83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  <w:p w:rsidR="001C2606" w:rsidRPr="00972F17" w:rsidRDefault="001C2606" w:rsidP="00613B8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401" w:type="dxa"/>
          </w:tcPr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Составлять план произведения. </w:t>
            </w:r>
          </w:p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Рассказывать от имени героя, подбирая в произведении слова-определения, характеризующие его поступки и характер. </w:t>
            </w:r>
          </w:p>
          <w:p w:rsidR="001C2606" w:rsidRPr="00972F17" w:rsidRDefault="001C2606" w:rsidP="00613B83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Сравнивать свои наблюдения за жизнью животных с рассказом автора.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87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5807B9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Обобщение по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разделу «</w:t>
            </w:r>
            <w:r w:rsidRPr="00972F17">
              <w:rPr>
                <w:rFonts w:ascii="Arial" w:hAnsi="Arial" w:cs="Arial"/>
                <w:sz w:val="18"/>
                <w:szCs w:val="20"/>
              </w:rPr>
              <w:t>Природа и мы».</w:t>
            </w:r>
            <w:r w:rsidRPr="00972F17">
              <w:rPr>
                <w:rFonts w:ascii="Arial" w:hAnsi="Arial" w:cs="Arial"/>
                <w:b/>
                <w:sz w:val="18"/>
                <w:szCs w:val="20"/>
              </w:rPr>
              <w:t xml:space="preserve"> Проверочная работа №8 по разделу «Природа и мы»</w:t>
            </w:r>
          </w:p>
        </w:tc>
        <w:tc>
          <w:tcPr>
            <w:tcW w:w="1559" w:type="dxa"/>
          </w:tcPr>
          <w:p w:rsidR="001C2606" w:rsidRPr="00972F17" w:rsidRDefault="001C2606" w:rsidP="005807B9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Контрольно-обобщающий урок </w:t>
            </w:r>
          </w:p>
        </w:tc>
        <w:tc>
          <w:tcPr>
            <w:tcW w:w="7401" w:type="dxa"/>
          </w:tcPr>
          <w:p w:rsidR="001C2606" w:rsidRPr="00972F17" w:rsidRDefault="001C2606" w:rsidP="005807B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Выражать личное</w:t>
            </w:r>
            <w:r w:rsidRPr="00972F17">
              <w:rPr>
                <w:sz w:val="18"/>
                <w:szCs w:val="20"/>
              </w:rPr>
              <w:t xml:space="preserve"> </w:t>
            </w:r>
            <w:r w:rsidRPr="00972F17">
              <w:rPr>
                <w:spacing w:val="-3"/>
                <w:sz w:val="18"/>
                <w:szCs w:val="20"/>
              </w:rPr>
              <w:t>отношение к прочи</w:t>
            </w:r>
            <w:r w:rsidRPr="00972F17">
              <w:rPr>
                <w:spacing w:val="-2"/>
                <w:sz w:val="18"/>
                <w:szCs w:val="20"/>
              </w:rPr>
              <w:t xml:space="preserve">танному, аргументировать </w:t>
            </w:r>
            <w:r w:rsidRPr="00972F17">
              <w:rPr>
                <w:sz w:val="18"/>
                <w:szCs w:val="20"/>
              </w:rPr>
              <w:t>свою позицию с при</w:t>
            </w:r>
            <w:r w:rsidRPr="00972F17">
              <w:rPr>
                <w:sz w:val="18"/>
                <w:szCs w:val="20"/>
              </w:rPr>
              <w:softHyphen/>
            </w:r>
            <w:r w:rsidRPr="00972F17">
              <w:rPr>
                <w:spacing w:val="-1"/>
                <w:sz w:val="18"/>
                <w:szCs w:val="20"/>
              </w:rPr>
              <w:t>влечением текста про</w:t>
            </w:r>
            <w:r w:rsidRPr="00972F17">
              <w:rPr>
                <w:spacing w:val="-1"/>
                <w:sz w:val="18"/>
                <w:szCs w:val="20"/>
              </w:rPr>
              <w:softHyphen/>
            </w:r>
            <w:r w:rsidRPr="00972F17">
              <w:rPr>
                <w:sz w:val="18"/>
                <w:szCs w:val="20"/>
              </w:rPr>
              <w:t xml:space="preserve">изведения. </w:t>
            </w:r>
          </w:p>
          <w:p w:rsidR="001C2606" w:rsidRPr="00972F17" w:rsidRDefault="001C2606" w:rsidP="005807B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Рассказывать о творчестве Пришвина, используя материал в энциклопедическом словаре.</w:t>
            </w:r>
          </w:p>
          <w:p w:rsidR="001C2606" w:rsidRPr="00972F17" w:rsidRDefault="001C2606" w:rsidP="005807B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Проверять себя и самостоятельно оценивать свои достижения </w:t>
            </w:r>
          </w:p>
          <w:p w:rsidR="001C2606" w:rsidRPr="00972F17" w:rsidRDefault="001C2606" w:rsidP="005807B9">
            <w:pPr>
              <w:pStyle w:val="NoSpacing"/>
              <w:rPr>
                <w:sz w:val="18"/>
                <w:szCs w:val="20"/>
              </w:rPr>
            </w:pPr>
          </w:p>
        </w:tc>
      </w:tr>
      <w:tr w:rsidR="001C2606" w:rsidRPr="00972F17" w:rsidTr="00CD3F5C">
        <w:trPr>
          <w:gridBefore w:val="1"/>
        </w:trPr>
        <w:tc>
          <w:tcPr>
            <w:tcW w:w="15022" w:type="dxa"/>
            <w:gridSpan w:val="6"/>
            <w:shd w:val="clear" w:color="auto" w:fill="CCC0D9"/>
            <w:vAlign w:val="center"/>
          </w:tcPr>
          <w:p w:rsidR="001C2606" w:rsidRPr="00972F17" w:rsidRDefault="001C2606" w:rsidP="004272E6">
            <w:pPr>
              <w:pStyle w:val="NoSpacing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Поэтическая тетрадь (6 часов (8ч-2ч))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88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C2641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Знакомство с разделом «Поэтическая тетрадь». Прогнозирование содержания.</w:t>
            </w:r>
          </w:p>
          <w:p w:rsidR="001C2606" w:rsidRPr="00972F17" w:rsidRDefault="001C2606" w:rsidP="00C2641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 Б.Л. Пастернак «Золотая осень». Картины осени.</w:t>
            </w:r>
          </w:p>
        </w:tc>
        <w:tc>
          <w:tcPr>
            <w:tcW w:w="1559" w:type="dxa"/>
          </w:tcPr>
          <w:p w:rsidR="001C2606" w:rsidRPr="00972F17" w:rsidRDefault="001C2606" w:rsidP="002264BF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2264B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1C2606" w:rsidRPr="00972F17" w:rsidRDefault="001C2606" w:rsidP="002264B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Наблюдать за особенностями оформления стихотворной речи.</w:t>
            </w:r>
          </w:p>
          <w:p w:rsidR="001C2606" w:rsidRPr="00972F17" w:rsidRDefault="001C2606" w:rsidP="002264BF">
            <w:pPr>
              <w:pStyle w:val="NoSpacing"/>
              <w:rPr>
                <w:spacing w:val="-2"/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Находить средства художественной выразительности; сравнивать их, самостоятельно дополнять.</w:t>
            </w:r>
            <w:r w:rsidRPr="00972F17">
              <w:rPr>
                <w:spacing w:val="-2"/>
                <w:sz w:val="18"/>
                <w:szCs w:val="20"/>
              </w:rPr>
              <w:t xml:space="preserve"> </w:t>
            </w:r>
          </w:p>
          <w:p w:rsidR="001C2606" w:rsidRPr="00972F17" w:rsidRDefault="001C2606" w:rsidP="002264B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Наблюдать связь произведений</w:t>
            </w:r>
          </w:p>
          <w:p w:rsidR="001C2606" w:rsidRPr="00972F17" w:rsidRDefault="001C2606" w:rsidP="002264BF">
            <w:pPr>
              <w:pStyle w:val="NoSpacing"/>
              <w:rPr>
                <w:spacing w:val="-2"/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литературы с другими </w:t>
            </w:r>
            <w:r w:rsidRPr="00972F17">
              <w:rPr>
                <w:spacing w:val="-2"/>
                <w:sz w:val="18"/>
                <w:szCs w:val="20"/>
              </w:rPr>
              <w:t xml:space="preserve">видами искусства. </w:t>
            </w:r>
          </w:p>
          <w:p w:rsidR="001C2606" w:rsidRPr="00972F17" w:rsidRDefault="001C2606" w:rsidP="002264B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Вы</w:t>
            </w:r>
            <w:r w:rsidRPr="00972F17">
              <w:rPr>
                <w:spacing w:val="-2"/>
                <w:sz w:val="18"/>
                <w:szCs w:val="20"/>
              </w:rPr>
              <w:softHyphen/>
            </w:r>
            <w:r w:rsidRPr="00972F17">
              <w:rPr>
                <w:sz w:val="18"/>
                <w:szCs w:val="20"/>
              </w:rPr>
              <w:t>разительно читать, используя инто</w:t>
            </w:r>
            <w:r w:rsidRPr="00972F17">
              <w:rPr>
                <w:sz w:val="18"/>
                <w:szCs w:val="20"/>
              </w:rPr>
              <w:softHyphen/>
              <w:t>нации, соответствую</w:t>
            </w:r>
            <w:r w:rsidRPr="00972F17">
              <w:rPr>
                <w:spacing w:val="-2"/>
                <w:sz w:val="18"/>
                <w:szCs w:val="20"/>
              </w:rPr>
              <w:t xml:space="preserve">щие смыслу текста </w:t>
            </w:r>
          </w:p>
        </w:tc>
      </w:tr>
      <w:tr w:rsidR="001C2606" w:rsidRPr="00972F17" w:rsidTr="003F2825">
        <w:trPr>
          <w:gridBefore w:val="1"/>
          <w:trHeight w:val="670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89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C2449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С.А. Клычков «Весна в лесу». Картины весны в произведении.</w:t>
            </w:r>
          </w:p>
        </w:tc>
        <w:tc>
          <w:tcPr>
            <w:tcW w:w="1559" w:type="dxa"/>
          </w:tcPr>
          <w:p w:rsidR="001C2606" w:rsidRPr="00972F17" w:rsidRDefault="001C2606" w:rsidP="00C2449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C2449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Сопоставлять произ</w:t>
            </w:r>
            <w:r w:rsidRPr="00972F17">
              <w:rPr>
                <w:sz w:val="18"/>
                <w:szCs w:val="20"/>
              </w:rPr>
              <w:t>ведения художест</w:t>
            </w:r>
            <w:r w:rsidRPr="00972F17">
              <w:rPr>
                <w:spacing w:val="-2"/>
                <w:sz w:val="18"/>
                <w:szCs w:val="20"/>
              </w:rPr>
              <w:t xml:space="preserve">венной литературы </w:t>
            </w:r>
            <w:r w:rsidRPr="00972F17">
              <w:rPr>
                <w:sz w:val="18"/>
                <w:szCs w:val="20"/>
              </w:rPr>
              <w:t>и произведения живописи.</w:t>
            </w:r>
          </w:p>
          <w:p w:rsidR="001C2606" w:rsidRPr="00972F17" w:rsidRDefault="001C2606" w:rsidP="00C2449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стихотворения, передавая с помощью интонации настроение поэта. </w:t>
            </w:r>
          </w:p>
          <w:p w:rsidR="001C2606" w:rsidRPr="00972F17" w:rsidRDefault="001C2606" w:rsidP="00C2449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Сравнивать стихи разных поэтов на одну тему. </w:t>
            </w:r>
          </w:p>
          <w:p w:rsidR="001C2606" w:rsidRPr="00972F17" w:rsidRDefault="001C2606" w:rsidP="00C2449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Объяснять интересные выражения в лирическом тексте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90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FD502D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Д.Б. Кедрин «Бабье лето». Картины лета в произведении.</w:t>
            </w:r>
          </w:p>
        </w:tc>
        <w:tc>
          <w:tcPr>
            <w:tcW w:w="1559" w:type="dxa"/>
          </w:tcPr>
          <w:p w:rsidR="001C2606" w:rsidRPr="00972F17" w:rsidRDefault="001C2606" w:rsidP="00FD502D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FD502D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Наблюдать картины осени в произведении.</w:t>
            </w:r>
          </w:p>
          <w:p w:rsidR="001C2606" w:rsidRPr="00972F17" w:rsidRDefault="001C2606" w:rsidP="00FD502D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1C2606" w:rsidRPr="00972F17" w:rsidRDefault="001C2606" w:rsidP="00FD502D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Использовать приёмы интонационного чтения (определить силу голоса, выбрать тон и темп чтения)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91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FD502D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Н.М. Рубцов «Сентябрь». Изображение природы в лирическом стихотворении.</w:t>
            </w:r>
          </w:p>
        </w:tc>
        <w:tc>
          <w:tcPr>
            <w:tcW w:w="1559" w:type="dxa"/>
          </w:tcPr>
          <w:p w:rsidR="001C2606" w:rsidRPr="00972F17" w:rsidRDefault="001C2606" w:rsidP="00FD502D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FD502D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Наблюдать картины осени в произведении.</w:t>
            </w:r>
          </w:p>
          <w:p w:rsidR="001C2606" w:rsidRPr="00972F17" w:rsidRDefault="001C2606" w:rsidP="00FD502D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выразительно стихотворение, передавая настроение автора. </w:t>
            </w:r>
          </w:p>
          <w:p w:rsidR="001C2606" w:rsidRPr="00972F17" w:rsidRDefault="001C2606" w:rsidP="00FD502D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Использовать приёмы интонационного чтения (определить силу голоса, выбрать тон и темп чтения)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92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FD502D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 xml:space="preserve">С.А. Есенин </w:t>
            </w:r>
            <w:r w:rsidRPr="00972F17">
              <w:rPr>
                <w:rFonts w:ascii="Arial" w:hAnsi="Arial" w:cs="Arial"/>
                <w:sz w:val="18"/>
                <w:szCs w:val="20"/>
              </w:rPr>
              <w:t>«Лебедушка». Мотивы народного творчества.</w:t>
            </w:r>
          </w:p>
        </w:tc>
        <w:tc>
          <w:tcPr>
            <w:tcW w:w="1559" w:type="dxa"/>
          </w:tcPr>
          <w:p w:rsidR="001C2606" w:rsidRPr="00972F17" w:rsidRDefault="001C2606" w:rsidP="00FD502D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FD502D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pacing w:val="-2"/>
                <w:sz w:val="18"/>
                <w:szCs w:val="20"/>
              </w:rPr>
              <w:t>Выражать личное</w:t>
            </w:r>
            <w:r w:rsidRPr="00972F17">
              <w:rPr>
                <w:sz w:val="18"/>
                <w:szCs w:val="20"/>
              </w:rPr>
              <w:t xml:space="preserve"> отношение к прочи</w:t>
            </w:r>
            <w:r w:rsidRPr="00972F17">
              <w:rPr>
                <w:spacing w:val="-2"/>
                <w:sz w:val="18"/>
                <w:szCs w:val="20"/>
              </w:rPr>
              <w:t xml:space="preserve">танному, аргументировать </w:t>
            </w:r>
            <w:r w:rsidRPr="00972F17">
              <w:rPr>
                <w:sz w:val="18"/>
                <w:szCs w:val="20"/>
              </w:rPr>
              <w:t xml:space="preserve">свою позицию с привлечением текста произведения. </w:t>
            </w:r>
          </w:p>
          <w:p w:rsidR="001C2606" w:rsidRPr="00972F17" w:rsidRDefault="001C2606" w:rsidP="00FD502D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Выразительно читать с ис</w:t>
            </w:r>
            <w:r w:rsidRPr="00972F17">
              <w:rPr>
                <w:spacing w:val="-1"/>
                <w:sz w:val="18"/>
                <w:szCs w:val="20"/>
              </w:rPr>
              <w:t>пользованием интона</w:t>
            </w:r>
            <w:r w:rsidRPr="00972F17">
              <w:rPr>
                <w:spacing w:val="-1"/>
                <w:sz w:val="18"/>
                <w:szCs w:val="20"/>
              </w:rPr>
              <w:softHyphen/>
            </w:r>
            <w:r w:rsidRPr="00972F17">
              <w:rPr>
                <w:sz w:val="18"/>
                <w:szCs w:val="20"/>
              </w:rPr>
              <w:t xml:space="preserve">ций, соответствующих смыслу текста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93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08621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Обобщение по </w:t>
            </w:r>
            <w:r w:rsidRPr="00972F17">
              <w:rPr>
                <w:spacing w:val="-1"/>
                <w:sz w:val="18"/>
                <w:szCs w:val="20"/>
              </w:rPr>
              <w:t>разделу «</w:t>
            </w:r>
            <w:r w:rsidRPr="00972F17">
              <w:rPr>
                <w:sz w:val="18"/>
                <w:szCs w:val="20"/>
              </w:rPr>
              <w:t>Поэтическая тетрадь».</w:t>
            </w:r>
          </w:p>
          <w:p w:rsidR="001C2606" w:rsidRPr="00972F17" w:rsidRDefault="001C2606" w:rsidP="0008621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b/>
                <w:sz w:val="18"/>
                <w:szCs w:val="20"/>
              </w:rPr>
              <w:t xml:space="preserve"> Проверочная работа №9 по разделу «Поэтическая тетрадь».</w:t>
            </w:r>
          </w:p>
        </w:tc>
        <w:tc>
          <w:tcPr>
            <w:tcW w:w="1559" w:type="dxa"/>
          </w:tcPr>
          <w:p w:rsidR="001C2606" w:rsidRPr="00972F17" w:rsidRDefault="001C2606" w:rsidP="00086215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Контрольно-обобщающий урок </w:t>
            </w:r>
          </w:p>
        </w:tc>
        <w:tc>
          <w:tcPr>
            <w:tcW w:w="7401" w:type="dxa"/>
          </w:tcPr>
          <w:p w:rsidR="001C2606" w:rsidRPr="00972F17" w:rsidRDefault="001C2606" w:rsidP="0008621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Проверять себя и самостоятельно оценивать свои достижения </w:t>
            </w:r>
          </w:p>
          <w:p w:rsidR="001C2606" w:rsidRPr="00972F17" w:rsidRDefault="001C2606" w:rsidP="00086215">
            <w:pPr>
              <w:pStyle w:val="NoSpacing"/>
              <w:rPr>
                <w:sz w:val="18"/>
                <w:szCs w:val="20"/>
              </w:rPr>
            </w:pPr>
          </w:p>
        </w:tc>
      </w:tr>
      <w:tr w:rsidR="001C2606" w:rsidRPr="00972F17" w:rsidTr="00537453">
        <w:trPr>
          <w:gridBefore w:val="1"/>
        </w:trPr>
        <w:tc>
          <w:tcPr>
            <w:tcW w:w="15022" w:type="dxa"/>
            <w:gridSpan w:val="6"/>
            <w:shd w:val="clear" w:color="auto" w:fill="CCC0D9"/>
          </w:tcPr>
          <w:p w:rsidR="001C2606" w:rsidRPr="00972F17" w:rsidRDefault="001C2606" w:rsidP="00CD3F5C">
            <w:pPr>
              <w:pStyle w:val="NoSpacing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Родина (5 часов (8ч-3ч))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94</w:t>
            </w:r>
          </w:p>
        </w:tc>
        <w:tc>
          <w:tcPr>
            <w:tcW w:w="850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  <w:shd w:val="clear" w:color="auto" w:fill="FFFFFF"/>
          </w:tcPr>
          <w:p w:rsidR="001C2606" w:rsidRPr="00972F17" w:rsidRDefault="001C2606" w:rsidP="00CD3F5C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Знакомство с разделом «Родина». Прогнозирование содержания.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:rsidR="001C2606" w:rsidRPr="00972F17" w:rsidRDefault="001C2606" w:rsidP="00CD3F5C">
            <w:pPr>
              <w:pStyle w:val="NoSpacing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И.С. Никитин</w:t>
            </w:r>
          </w:p>
          <w:p w:rsidR="001C2606" w:rsidRPr="00972F17" w:rsidRDefault="001C2606" w:rsidP="00CD3F5C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«Русь». Образ Родины в поэтическом тексте.</w:t>
            </w:r>
          </w:p>
        </w:tc>
        <w:tc>
          <w:tcPr>
            <w:tcW w:w="1559" w:type="dxa"/>
            <w:shd w:val="clear" w:color="auto" w:fill="FFFFFF"/>
          </w:tcPr>
          <w:p w:rsidR="001C2606" w:rsidRPr="00972F17" w:rsidRDefault="001C2606" w:rsidP="009B14AF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  <w:shd w:val="clear" w:color="auto" w:fill="FFFFFF"/>
          </w:tcPr>
          <w:p w:rsidR="001C2606" w:rsidRPr="00972F17" w:rsidRDefault="001C2606" w:rsidP="009B14A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Прогнозировать содержание раздела. </w:t>
            </w:r>
          </w:p>
          <w:p w:rsidR="001C2606" w:rsidRPr="00972F17" w:rsidRDefault="001C2606" w:rsidP="009B14A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1C2606" w:rsidRPr="00972F17" w:rsidRDefault="001C2606" w:rsidP="009B14A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C2606" w:rsidRPr="00972F17" w:rsidRDefault="001C2606" w:rsidP="009B14AF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Объяснять смысл названия произведения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95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1F4CF5">
            <w:pPr>
              <w:shd w:val="clear" w:color="auto" w:fill="FFFFFF"/>
              <w:tabs>
                <w:tab w:val="left" w:pos="2478"/>
              </w:tabs>
              <w:ind w:right="-108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С.Д. Дрожжин</w:t>
            </w:r>
          </w:p>
          <w:p w:rsidR="001C2606" w:rsidRPr="00972F17" w:rsidRDefault="001C2606" w:rsidP="001F4CF5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«Родине» </w:t>
            </w:r>
          </w:p>
        </w:tc>
        <w:tc>
          <w:tcPr>
            <w:tcW w:w="1559" w:type="dxa"/>
          </w:tcPr>
          <w:p w:rsidR="001C2606" w:rsidRPr="00972F17" w:rsidRDefault="001C2606" w:rsidP="001F4CF5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1F4CF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C2606" w:rsidRPr="00972F17" w:rsidRDefault="001C2606" w:rsidP="001F4CF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96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1F4CF5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А.В. Жигулин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«О, Родина! </w:t>
            </w:r>
            <w:r w:rsidRPr="00972F17">
              <w:rPr>
                <w:rFonts w:ascii="Arial" w:hAnsi="Arial" w:cs="Arial"/>
                <w:spacing w:val="-2"/>
                <w:sz w:val="18"/>
                <w:szCs w:val="20"/>
              </w:rPr>
              <w:t>В неярком бле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ске» </w:t>
            </w:r>
          </w:p>
          <w:p w:rsidR="001C2606" w:rsidRPr="00972F17" w:rsidRDefault="001C2606" w:rsidP="001F4CF5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Проект: «Они защищали Родину»</w:t>
            </w:r>
          </w:p>
        </w:tc>
        <w:tc>
          <w:tcPr>
            <w:tcW w:w="1559" w:type="dxa"/>
          </w:tcPr>
          <w:p w:rsidR="001C2606" w:rsidRPr="00972F17" w:rsidRDefault="001C2606" w:rsidP="001F4CF5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1F4CF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жанр произведения. </w:t>
            </w:r>
          </w:p>
          <w:p w:rsidR="001C2606" w:rsidRPr="00972F17" w:rsidRDefault="001C2606" w:rsidP="001F4CF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Рассказывать о Родине, подбирая в произведении слова-определения. </w:t>
            </w:r>
          </w:p>
          <w:p w:rsidR="001C2606" w:rsidRPr="00972F17" w:rsidRDefault="001C2606" w:rsidP="001F4CF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Понимать нравственный смысл произведения. </w:t>
            </w:r>
          </w:p>
          <w:p w:rsidR="001C2606" w:rsidRPr="00972F17" w:rsidRDefault="001C2606" w:rsidP="001F4CF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основную мысль рассказа. Участвовать в проекте: распределять роли, находить нужную информацию, представлять её в соответствии с тематикой. </w:t>
            </w:r>
          </w:p>
          <w:p w:rsidR="001C2606" w:rsidRPr="00972F17" w:rsidRDefault="001C2606" w:rsidP="001F4CF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Понимать содержание прочитанного, высказывать своё отношение. </w:t>
            </w:r>
          </w:p>
          <w:p w:rsidR="001C2606" w:rsidRPr="00972F17" w:rsidRDefault="001C2606" w:rsidP="001F4CF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Использовать приёмы интонационного чтения (выразить радость, удивление, определить силу голоса, выбрать тон и темп чтения).</w:t>
            </w:r>
          </w:p>
          <w:p w:rsidR="001C2606" w:rsidRPr="00972F17" w:rsidRDefault="001C2606" w:rsidP="001F4CF5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Составлять рассказы о Родине, передавая свои чувства, своё отношение к Родине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97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30719E">
            <w:pPr>
              <w:shd w:val="clear" w:color="auto" w:fill="FFFFFF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Обобщение по разделу «Родина».</w:t>
            </w:r>
          </w:p>
        </w:tc>
        <w:tc>
          <w:tcPr>
            <w:tcW w:w="1559" w:type="dxa"/>
          </w:tcPr>
          <w:p w:rsidR="001C2606" w:rsidRPr="00972F17" w:rsidRDefault="001C2606" w:rsidP="0030719E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Комбинированный урок</w:t>
            </w:r>
          </w:p>
        </w:tc>
        <w:tc>
          <w:tcPr>
            <w:tcW w:w="7401" w:type="dxa"/>
          </w:tcPr>
          <w:p w:rsidR="001C2606" w:rsidRPr="00972F17" w:rsidRDefault="001C2606" w:rsidP="0030719E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  <w:p w:rsidR="001C2606" w:rsidRPr="00972F17" w:rsidRDefault="001C2606" w:rsidP="0030719E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Подбирать книги по теме, ориентируясь на авторские произведения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98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30719E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Проверочная работа №10 по разделу «Родина».</w:t>
            </w:r>
          </w:p>
        </w:tc>
        <w:tc>
          <w:tcPr>
            <w:tcW w:w="1559" w:type="dxa"/>
          </w:tcPr>
          <w:p w:rsidR="001C2606" w:rsidRPr="00972F17" w:rsidRDefault="001C2606" w:rsidP="0030719E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Контроль и оценка знаний</w:t>
            </w:r>
          </w:p>
        </w:tc>
        <w:tc>
          <w:tcPr>
            <w:tcW w:w="7401" w:type="dxa"/>
          </w:tcPr>
          <w:p w:rsidR="001C2606" w:rsidRPr="00972F17" w:rsidRDefault="001C2606" w:rsidP="0030719E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</w:tr>
      <w:tr w:rsidR="001C2606" w:rsidRPr="00972F17" w:rsidTr="00352598">
        <w:trPr>
          <w:gridBefore w:val="1"/>
        </w:trPr>
        <w:tc>
          <w:tcPr>
            <w:tcW w:w="15022" w:type="dxa"/>
            <w:gridSpan w:val="6"/>
            <w:shd w:val="clear" w:color="auto" w:fill="CCC0D9"/>
          </w:tcPr>
          <w:p w:rsidR="001C2606" w:rsidRPr="00972F17" w:rsidRDefault="001C2606" w:rsidP="00CD3F5C">
            <w:pPr>
              <w:pStyle w:val="NoSpacing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Страна Фантазия (7 часов)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99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E20B72">
            <w:pPr>
              <w:spacing w:after="0" w:line="240" w:lineRule="auto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Знакомство с разделом «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Страна Фантазия». </w:t>
            </w:r>
            <w:r w:rsidRPr="00972F17">
              <w:rPr>
                <w:sz w:val="18"/>
                <w:szCs w:val="20"/>
              </w:rPr>
              <w:t xml:space="preserve">Прогнозирование содержания.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Е. С. Велтистов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«Приключения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Электроника»</w:t>
            </w:r>
          </w:p>
        </w:tc>
        <w:tc>
          <w:tcPr>
            <w:tcW w:w="1559" w:type="dxa"/>
          </w:tcPr>
          <w:p w:rsidR="001C2606" w:rsidRPr="00972F17" w:rsidRDefault="001C2606" w:rsidP="00E20B7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Знакомство с названием раздела. Прогнозировать содержание раздела. Планировать работу с произведением на уроке с использованием условных обозначений. </w:t>
            </w:r>
          </w:p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Объяснять смысл названия произведения. </w:t>
            </w:r>
          </w:p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особенности фантастического жанра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100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E20B7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Е.С. Велтистов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«Приключения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Электроника». Необычные герои фантастического рассказа.</w:t>
            </w:r>
          </w:p>
        </w:tc>
        <w:tc>
          <w:tcPr>
            <w:tcW w:w="1559" w:type="dxa"/>
          </w:tcPr>
          <w:p w:rsidR="001C2606" w:rsidRPr="00972F17" w:rsidRDefault="001C2606" w:rsidP="00E20B7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  <w:p w:rsidR="001C2606" w:rsidRPr="00972F17" w:rsidRDefault="001C2606" w:rsidP="00E20B72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401" w:type="dxa"/>
          </w:tcPr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Объяснять смысл названия произведения. </w:t>
            </w:r>
          </w:p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</w:tc>
      </w:tr>
      <w:tr w:rsidR="001C2606" w:rsidRPr="00972F17" w:rsidTr="003F2825">
        <w:trPr>
          <w:gridBefore w:val="1"/>
          <w:trHeight w:val="74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101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E20B7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Е.С. Велтистов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«Приключения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Электроника» </w:t>
            </w:r>
          </w:p>
        </w:tc>
        <w:tc>
          <w:tcPr>
            <w:tcW w:w="1559" w:type="dxa"/>
          </w:tcPr>
          <w:p w:rsidR="001C2606" w:rsidRPr="00972F17" w:rsidRDefault="001C2606" w:rsidP="00E20B7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  <w:p w:rsidR="001C2606" w:rsidRPr="00972F17" w:rsidRDefault="001C2606" w:rsidP="00E20B72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401" w:type="dxa"/>
          </w:tcPr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Объяснять смысл названия произведения. </w:t>
            </w:r>
          </w:p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</w:tc>
      </w:tr>
      <w:tr w:rsidR="001C2606" w:rsidRPr="00972F17" w:rsidTr="003F2825">
        <w:trPr>
          <w:gridBefore w:val="1"/>
          <w:trHeight w:val="154"/>
        </w:trPr>
        <w:tc>
          <w:tcPr>
            <w:tcW w:w="534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102</w:t>
            </w:r>
          </w:p>
        </w:tc>
        <w:tc>
          <w:tcPr>
            <w:tcW w:w="850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  <w:shd w:val="clear" w:color="auto" w:fill="FFFFFF"/>
          </w:tcPr>
          <w:p w:rsidR="001C2606" w:rsidRPr="00972F17" w:rsidRDefault="001C2606" w:rsidP="00E20B7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Кир Булычёв «Путешествие Алисы». Особенности жанра.</w:t>
            </w:r>
          </w:p>
        </w:tc>
        <w:tc>
          <w:tcPr>
            <w:tcW w:w="1559" w:type="dxa"/>
            <w:shd w:val="clear" w:color="auto" w:fill="FFFFFF"/>
          </w:tcPr>
          <w:p w:rsidR="001C2606" w:rsidRPr="00972F17" w:rsidRDefault="001C2606" w:rsidP="00E20B7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  <w:shd w:val="clear" w:color="auto" w:fill="FFFFFF"/>
          </w:tcPr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Объяснять смысл названия произведения. </w:t>
            </w:r>
          </w:p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Определять особенности фантастического жанра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103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E20B7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Кир Булычёв «Путешествие Алисы». Сравнение героев фантастических рассказов.</w:t>
            </w:r>
          </w:p>
        </w:tc>
        <w:tc>
          <w:tcPr>
            <w:tcW w:w="1559" w:type="dxa"/>
          </w:tcPr>
          <w:p w:rsidR="001C2606" w:rsidRPr="00972F17" w:rsidRDefault="001C2606" w:rsidP="00E20B7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  <w:p w:rsidR="001C2606" w:rsidRPr="00972F17" w:rsidRDefault="001C2606" w:rsidP="00E20B72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401" w:type="dxa"/>
          </w:tcPr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Объяснять смысл названия произведения. </w:t>
            </w:r>
          </w:p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Отвечать на вопросы по содержанию произведения; определять главную мысль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104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E20B72">
            <w:pPr>
              <w:shd w:val="clear" w:color="auto" w:fill="FFFFFF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Обобщение по разделу «Страна Фантазия».</w:t>
            </w:r>
          </w:p>
        </w:tc>
        <w:tc>
          <w:tcPr>
            <w:tcW w:w="1559" w:type="dxa"/>
          </w:tcPr>
          <w:p w:rsidR="001C2606" w:rsidRPr="00972F17" w:rsidRDefault="001C2606" w:rsidP="00E20B7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Комбинированный урок</w:t>
            </w:r>
          </w:p>
        </w:tc>
        <w:tc>
          <w:tcPr>
            <w:tcW w:w="7401" w:type="dxa"/>
          </w:tcPr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Придумывать фантастические истории.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105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E20B72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Проверочная работа №11 по разделу «Страна Фантазия».</w:t>
            </w:r>
          </w:p>
        </w:tc>
        <w:tc>
          <w:tcPr>
            <w:tcW w:w="1559" w:type="dxa"/>
          </w:tcPr>
          <w:p w:rsidR="001C2606" w:rsidRPr="00972F17" w:rsidRDefault="001C2606" w:rsidP="00E20B72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Контроль и оценка знаний</w:t>
            </w:r>
          </w:p>
        </w:tc>
        <w:tc>
          <w:tcPr>
            <w:tcW w:w="7401" w:type="dxa"/>
          </w:tcPr>
          <w:p w:rsidR="001C2606" w:rsidRPr="00972F17" w:rsidRDefault="001C2606" w:rsidP="00E20B7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</w:tr>
      <w:tr w:rsidR="001C2606" w:rsidRPr="00972F17" w:rsidTr="003D72F3">
        <w:trPr>
          <w:gridBefore w:val="1"/>
        </w:trPr>
        <w:tc>
          <w:tcPr>
            <w:tcW w:w="15022" w:type="dxa"/>
            <w:gridSpan w:val="6"/>
            <w:shd w:val="clear" w:color="auto" w:fill="CCC0D9"/>
          </w:tcPr>
          <w:p w:rsidR="001C2606" w:rsidRPr="00972F17" w:rsidRDefault="001C2606" w:rsidP="00CD3F5C">
            <w:pPr>
              <w:pStyle w:val="NoSpacing"/>
              <w:jc w:val="center"/>
              <w:rPr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Зарубежная литература (14 часов (17ч-3ч))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106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4272E6">
            <w:pPr>
              <w:shd w:val="clear" w:color="auto" w:fill="FFFFFF"/>
              <w:tabs>
                <w:tab w:val="left" w:pos="2478"/>
              </w:tabs>
              <w:ind w:left="24" w:right="-108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Знакомство с разделом «</w:t>
            </w:r>
            <w:r w:rsidRPr="00972F17">
              <w:rPr>
                <w:rFonts w:ascii="Arial" w:hAnsi="Arial" w:cs="Arial"/>
                <w:sz w:val="18"/>
                <w:szCs w:val="20"/>
              </w:rPr>
              <w:t>Зарубежная литература</w:t>
            </w:r>
            <w:r w:rsidRPr="00972F17">
              <w:rPr>
                <w:sz w:val="18"/>
                <w:szCs w:val="20"/>
              </w:rPr>
              <w:t>». Прогнозирование содержания.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 xml:space="preserve"> Д. Свифт</w:t>
            </w:r>
          </w:p>
          <w:p w:rsidR="001C2606" w:rsidRPr="00972F17" w:rsidRDefault="001C2606" w:rsidP="004272E6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«Путешествие Гулливера». Особое развитие сюжета в зарубежной литературе.</w:t>
            </w:r>
          </w:p>
        </w:tc>
        <w:tc>
          <w:tcPr>
            <w:tcW w:w="1559" w:type="dxa"/>
          </w:tcPr>
          <w:p w:rsidR="001C2606" w:rsidRPr="00972F17" w:rsidRDefault="001C2606" w:rsidP="00C826E9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C826E9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Прогнозировать содержание раздела. Планировать работу на уроке. Читать и воспринимать на слух художественное произведение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107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680B5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Д. Свифт</w:t>
            </w:r>
          </w:p>
          <w:p w:rsidR="001C2606" w:rsidRPr="00972F17" w:rsidRDefault="001C2606" w:rsidP="00680B5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«Путешествие Гулливера». Герои приключенческих рассказов.</w:t>
            </w:r>
          </w:p>
        </w:tc>
        <w:tc>
          <w:tcPr>
            <w:tcW w:w="1559" w:type="dxa"/>
          </w:tcPr>
          <w:p w:rsidR="001C2606" w:rsidRPr="00972F17" w:rsidRDefault="001C2606" w:rsidP="00680B56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  <w:p w:rsidR="001C2606" w:rsidRPr="00972F17" w:rsidRDefault="001C2606" w:rsidP="00680B56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401" w:type="dxa"/>
          </w:tcPr>
          <w:p w:rsidR="001C2606" w:rsidRPr="00972F17" w:rsidRDefault="001C2606" w:rsidP="00680B5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1C2606" w:rsidRPr="00972F17" w:rsidRDefault="001C2606" w:rsidP="00680B56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108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8C530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Г.Х. Андерсен «Русалочка». Авторская сказка.</w:t>
            </w:r>
          </w:p>
        </w:tc>
        <w:tc>
          <w:tcPr>
            <w:tcW w:w="1559" w:type="dxa"/>
          </w:tcPr>
          <w:p w:rsidR="001C2606" w:rsidRPr="00972F17" w:rsidRDefault="001C2606" w:rsidP="008C5308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8C530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Читать и воспринимать на слух художественное произведение. </w:t>
            </w:r>
          </w:p>
          <w:p w:rsidR="001C2606" w:rsidRPr="00972F17" w:rsidRDefault="001C2606" w:rsidP="008C530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Подготовка сообщения о великом сказочнике (с помощью учителя) 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109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8C5308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Г. Х. Андерсен «Русалочка». Деление текста а части.</w:t>
            </w:r>
          </w:p>
        </w:tc>
        <w:tc>
          <w:tcPr>
            <w:tcW w:w="1559" w:type="dxa"/>
          </w:tcPr>
          <w:p w:rsidR="001C2606" w:rsidRPr="00972F17" w:rsidRDefault="001C2606" w:rsidP="008C5308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  <w:p w:rsidR="001C2606" w:rsidRPr="00972F17" w:rsidRDefault="001C2606" w:rsidP="008C530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401" w:type="dxa"/>
          </w:tcPr>
          <w:p w:rsidR="001C2606" w:rsidRPr="00972F17" w:rsidRDefault="001C2606" w:rsidP="008C530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1C2606" w:rsidRPr="00972F17" w:rsidRDefault="001C2606" w:rsidP="008C5308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  <w:shd w:val="clear" w:color="auto" w:fill="FFFFFF"/>
          </w:tcPr>
          <w:p w:rsidR="001C2606" w:rsidRPr="00972F17" w:rsidRDefault="001C2606" w:rsidP="00CD3F5C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110</w:t>
            </w:r>
          </w:p>
        </w:tc>
        <w:tc>
          <w:tcPr>
            <w:tcW w:w="850" w:type="dxa"/>
            <w:shd w:val="clear" w:color="auto" w:fill="FFFFFF"/>
          </w:tcPr>
          <w:p w:rsidR="001C2606" w:rsidRPr="00972F17" w:rsidRDefault="001C2606" w:rsidP="00CD3F5C">
            <w:pPr>
              <w:spacing w:after="0" w:line="240" w:lineRule="auto"/>
              <w:rPr>
                <w:sz w:val="18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C2606" w:rsidRPr="00972F17" w:rsidRDefault="001C2606" w:rsidP="00CD3F5C">
            <w:pPr>
              <w:spacing w:after="0" w:line="240" w:lineRule="auto"/>
              <w:rPr>
                <w:sz w:val="18"/>
                <w:szCs w:val="20"/>
              </w:rPr>
            </w:pPr>
          </w:p>
        </w:tc>
        <w:tc>
          <w:tcPr>
            <w:tcW w:w="3827" w:type="dxa"/>
            <w:shd w:val="clear" w:color="auto" w:fill="FFFFFF"/>
          </w:tcPr>
          <w:p w:rsidR="001C2606" w:rsidRPr="00972F17" w:rsidRDefault="001C2606" w:rsidP="00D233D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Г.Х. Андерсен «Русалочка». Сравнение с героями русских народных сказок.</w:t>
            </w:r>
          </w:p>
        </w:tc>
        <w:tc>
          <w:tcPr>
            <w:tcW w:w="1559" w:type="dxa"/>
            <w:shd w:val="clear" w:color="auto" w:fill="FFFFFF"/>
          </w:tcPr>
          <w:p w:rsidR="001C2606" w:rsidRPr="00972F17" w:rsidRDefault="001C2606" w:rsidP="00D233D2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  <w:shd w:val="clear" w:color="auto" w:fill="FFFFFF"/>
          </w:tcPr>
          <w:p w:rsidR="001C2606" w:rsidRPr="00972F17" w:rsidRDefault="001C2606" w:rsidP="00D233D2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 Отвечать на вопросы по содержанию произведения; определять главную мысль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111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5D2067">
            <w:pPr>
              <w:shd w:val="clear" w:color="auto" w:fill="FFFFFF"/>
              <w:tabs>
                <w:tab w:val="left" w:pos="2478"/>
              </w:tabs>
              <w:ind w:left="5" w:right="-108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М. Твен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 xml:space="preserve">«Приключения </w:t>
            </w:r>
            <w:r w:rsidRPr="00972F17">
              <w:rPr>
                <w:rFonts w:ascii="Arial" w:hAnsi="Arial" w:cs="Arial"/>
                <w:sz w:val="18"/>
                <w:szCs w:val="20"/>
              </w:rPr>
              <w:t>Тома Сойера». Особенности повествования.</w:t>
            </w:r>
          </w:p>
        </w:tc>
        <w:tc>
          <w:tcPr>
            <w:tcW w:w="1559" w:type="dxa"/>
          </w:tcPr>
          <w:p w:rsidR="001C2606" w:rsidRPr="00972F17" w:rsidRDefault="001C2606" w:rsidP="005D206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112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5D206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 xml:space="preserve">М. Твен </w:t>
            </w: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 xml:space="preserve">«Приключения </w:t>
            </w:r>
            <w:r w:rsidRPr="00972F17">
              <w:rPr>
                <w:rFonts w:ascii="Arial" w:hAnsi="Arial" w:cs="Arial"/>
                <w:sz w:val="18"/>
                <w:szCs w:val="20"/>
              </w:rPr>
              <w:t>Тома Сойера». Герои приключенческой литературы.</w:t>
            </w:r>
          </w:p>
        </w:tc>
        <w:tc>
          <w:tcPr>
            <w:tcW w:w="1559" w:type="dxa"/>
          </w:tcPr>
          <w:p w:rsidR="001C2606" w:rsidRPr="00972F17" w:rsidRDefault="001C2606" w:rsidP="005D206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</w:tc>
        <w:tc>
          <w:tcPr>
            <w:tcW w:w="7401" w:type="dxa"/>
          </w:tcPr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Отвечать на вопросы по содержанию произведения; определять главную мысль  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113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5D206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С. Лагерлеф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«Святая ночь» </w:t>
            </w:r>
          </w:p>
        </w:tc>
        <w:tc>
          <w:tcPr>
            <w:tcW w:w="1559" w:type="dxa"/>
          </w:tcPr>
          <w:p w:rsidR="001C2606" w:rsidRPr="00972F17" w:rsidRDefault="001C2606" w:rsidP="005D206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Определять нравственный смысл произведения (с помощью учителя).</w:t>
            </w:r>
          </w:p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прочитанное и отвечать на вопросы по содержанию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114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5D206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pacing w:val="-1"/>
                <w:sz w:val="18"/>
                <w:szCs w:val="20"/>
              </w:rPr>
              <w:t>С. Лагерлеф</w:t>
            </w:r>
            <w:r w:rsidRPr="00972F17">
              <w:rPr>
                <w:rFonts w:ascii="Arial" w:hAnsi="Arial" w:cs="Arial"/>
                <w:sz w:val="18"/>
                <w:szCs w:val="20"/>
              </w:rPr>
              <w:t xml:space="preserve"> «Святая ночь».</w:t>
            </w:r>
          </w:p>
        </w:tc>
        <w:tc>
          <w:tcPr>
            <w:tcW w:w="1559" w:type="dxa"/>
          </w:tcPr>
          <w:p w:rsidR="001C2606" w:rsidRPr="00972F17" w:rsidRDefault="001C2606" w:rsidP="005D206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Комбинированный урок </w:t>
            </w:r>
          </w:p>
          <w:p w:rsidR="001C2606" w:rsidRPr="00972F17" w:rsidRDefault="001C2606" w:rsidP="005D2067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401" w:type="dxa"/>
          </w:tcPr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Понимать содержание прочитанного, высказывать своё отношение.</w:t>
            </w:r>
          </w:p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Объяснять смысл названия произведения. </w:t>
            </w:r>
          </w:p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Отвечать на вопросы по содержанию произведения; определять главную мысль.</w:t>
            </w:r>
          </w:p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Участвовать в работе группы </w:t>
            </w:r>
          </w:p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115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5D2067">
            <w:pPr>
              <w:spacing w:after="0" w:line="240" w:lineRule="auto"/>
              <w:jc w:val="center"/>
              <w:rPr>
                <w:b/>
                <w:sz w:val="18"/>
                <w:szCs w:val="20"/>
              </w:rPr>
            </w:pPr>
            <w:r w:rsidRPr="00972F17">
              <w:rPr>
                <w:b/>
                <w:sz w:val="18"/>
                <w:szCs w:val="20"/>
              </w:rPr>
              <w:t>Итоговая контрольная работа.</w:t>
            </w:r>
          </w:p>
        </w:tc>
        <w:tc>
          <w:tcPr>
            <w:tcW w:w="1559" w:type="dxa"/>
          </w:tcPr>
          <w:p w:rsidR="001C2606" w:rsidRPr="00972F17" w:rsidRDefault="001C2606" w:rsidP="005D2067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Контроль и оценка знаний</w:t>
            </w:r>
          </w:p>
        </w:tc>
        <w:tc>
          <w:tcPr>
            <w:tcW w:w="7401" w:type="dxa"/>
          </w:tcPr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116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5D206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С. Лагерлеф «В Назарете».</w:t>
            </w:r>
          </w:p>
        </w:tc>
        <w:tc>
          <w:tcPr>
            <w:tcW w:w="1559" w:type="dxa"/>
          </w:tcPr>
          <w:p w:rsidR="001C2606" w:rsidRPr="00972F17" w:rsidRDefault="001C2606" w:rsidP="005D206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 xml:space="preserve">Урок изучения нового материала </w:t>
            </w:r>
          </w:p>
        </w:tc>
        <w:tc>
          <w:tcPr>
            <w:tcW w:w="7401" w:type="dxa"/>
          </w:tcPr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Определять нравственный смысл произведения (с помощью учителя).</w:t>
            </w:r>
          </w:p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Воспринимать на слух прочитанное и отвечать на вопросы по содержанию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117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5D2067">
            <w:pPr>
              <w:shd w:val="clear" w:color="auto" w:fill="FFFFFF"/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sz w:val="18"/>
                <w:szCs w:val="20"/>
              </w:rPr>
              <w:t>Обобщение по разделу «</w:t>
            </w:r>
            <w:r w:rsidRPr="00972F17">
              <w:rPr>
                <w:sz w:val="18"/>
                <w:szCs w:val="20"/>
              </w:rPr>
              <w:t>Зарубежная литература</w:t>
            </w:r>
            <w:r w:rsidRPr="00972F17">
              <w:rPr>
                <w:rFonts w:ascii="Arial" w:hAnsi="Arial" w:cs="Arial"/>
                <w:sz w:val="18"/>
                <w:szCs w:val="20"/>
              </w:rPr>
              <w:t>».</w:t>
            </w:r>
          </w:p>
        </w:tc>
        <w:tc>
          <w:tcPr>
            <w:tcW w:w="1559" w:type="dxa"/>
          </w:tcPr>
          <w:p w:rsidR="001C2606" w:rsidRPr="00972F17" w:rsidRDefault="001C2606" w:rsidP="005D2067">
            <w:pPr>
              <w:rPr>
                <w:rFonts w:ascii="Arial" w:hAnsi="Arial" w:cs="Arial"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Комбинированный урок</w:t>
            </w:r>
          </w:p>
        </w:tc>
        <w:tc>
          <w:tcPr>
            <w:tcW w:w="7401" w:type="dxa"/>
          </w:tcPr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Придумывать фантастические истории.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118</w:t>
            </w:r>
          </w:p>
        </w:tc>
        <w:tc>
          <w:tcPr>
            <w:tcW w:w="850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  <w:shd w:val="clear" w:color="auto" w:fill="FFFFFF"/>
          </w:tcPr>
          <w:p w:rsidR="001C2606" w:rsidRPr="00972F17" w:rsidRDefault="001C2606" w:rsidP="005D2067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72F17">
              <w:rPr>
                <w:rFonts w:ascii="Arial" w:hAnsi="Arial" w:cs="Arial"/>
                <w:b/>
                <w:sz w:val="18"/>
                <w:szCs w:val="20"/>
              </w:rPr>
              <w:t>Проверочная работа №11 по разделу «</w:t>
            </w:r>
            <w:r w:rsidRPr="00972F17">
              <w:rPr>
                <w:b/>
                <w:sz w:val="18"/>
                <w:szCs w:val="20"/>
              </w:rPr>
              <w:t>Зарубежная литература</w:t>
            </w:r>
            <w:r w:rsidRPr="00972F17">
              <w:rPr>
                <w:rFonts w:ascii="Arial" w:hAnsi="Arial" w:cs="Arial"/>
                <w:b/>
                <w:sz w:val="18"/>
                <w:szCs w:val="20"/>
              </w:rPr>
              <w:t>».</w:t>
            </w:r>
          </w:p>
        </w:tc>
        <w:tc>
          <w:tcPr>
            <w:tcW w:w="1559" w:type="dxa"/>
            <w:shd w:val="clear" w:color="auto" w:fill="FFFFFF"/>
          </w:tcPr>
          <w:p w:rsidR="001C2606" w:rsidRPr="00972F17" w:rsidRDefault="001C2606" w:rsidP="005D2067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972F17">
              <w:rPr>
                <w:rFonts w:ascii="Arial" w:hAnsi="Arial" w:cs="Arial"/>
                <w:i/>
                <w:sz w:val="18"/>
                <w:szCs w:val="20"/>
              </w:rPr>
              <w:t>Контроль и оценка знаний</w:t>
            </w:r>
          </w:p>
        </w:tc>
        <w:tc>
          <w:tcPr>
            <w:tcW w:w="7401" w:type="dxa"/>
            <w:shd w:val="clear" w:color="auto" w:fill="FFFFFF"/>
          </w:tcPr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</w:tr>
      <w:tr w:rsidR="001C2606" w:rsidRPr="00972F17" w:rsidTr="003F2825">
        <w:trPr>
          <w:gridBefore w:val="1"/>
        </w:trPr>
        <w:tc>
          <w:tcPr>
            <w:tcW w:w="534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119</w:t>
            </w:r>
          </w:p>
        </w:tc>
        <w:tc>
          <w:tcPr>
            <w:tcW w:w="850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</w:tcPr>
          <w:p w:rsidR="001C2606" w:rsidRPr="00972F17" w:rsidRDefault="001C2606" w:rsidP="00992EA3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3827" w:type="dxa"/>
          </w:tcPr>
          <w:p w:rsidR="001C2606" w:rsidRPr="00972F17" w:rsidRDefault="001C2606" w:rsidP="005D2067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rFonts w:ascii="Roboto" w:hAnsi="Roboto"/>
                <w:color w:val="000000"/>
                <w:sz w:val="18"/>
                <w:szCs w:val="20"/>
                <w:shd w:val="clear" w:color="auto" w:fill="FFFFFF"/>
              </w:rPr>
              <w:t>Урок-игра «Литературные тайны».</w:t>
            </w:r>
          </w:p>
        </w:tc>
        <w:tc>
          <w:tcPr>
            <w:tcW w:w="1559" w:type="dxa"/>
          </w:tcPr>
          <w:p w:rsidR="001C2606" w:rsidRPr="00972F17" w:rsidRDefault="001C2606" w:rsidP="005D2067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>Урок - игра</w:t>
            </w:r>
          </w:p>
        </w:tc>
        <w:tc>
          <w:tcPr>
            <w:tcW w:w="7401" w:type="dxa"/>
          </w:tcPr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  <w:r w:rsidRPr="00972F17">
              <w:rPr>
                <w:sz w:val="18"/>
                <w:szCs w:val="20"/>
              </w:rPr>
              <w:t xml:space="preserve">Самостоятельно оценивать свои достижения </w:t>
            </w:r>
          </w:p>
          <w:p w:rsidR="001C2606" w:rsidRPr="00972F17" w:rsidRDefault="001C2606" w:rsidP="005D2067">
            <w:pPr>
              <w:pStyle w:val="NoSpacing"/>
              <w:rPr>
                <w:sz w:val="18"/>
                <w:szCs w:val="20"/>
              </w:rPr>
            </w:pPr>
          </w:p>
        </w:tc>
      </w:tr>
    </w:tbl>
    <w:p w:rsidR="001C2606" w:rsidRDefault="001C2606" w:rsidP="00F84A62">
      <w:pPr>
        <w:jc w:val="center"/>
      </w:pPr>
    </w:p>
    <w:sectPr w:rsidR="001C2606" w:rsidSect="00F84A6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606" w:rsidRDefault="001C2606" w:rsidP="00F84A62">
      <w:pPr>
        <w:spacing w:after="0" w:line="240" w:lineRule="auto"/>
      </w:pPr>
      <w:r>
        <w:separator/>
      </w:r>
    </w:p>
  </w:endnote>
  <w:endnote w:type="continuationSeparator" w:id="0">
    <w:p w:rsidR="001C2606" w:rsidRDefault="001C2606" w:rsidP="00F84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606" w:rsidRDefault="001C2606" w:rsidP="00F84A62">
      <w:pPr>
        <w:spacing w:after="0" w:line="240" w:lineRule="auto"/>
      </w:pPr>
      <w:r>
        <w:separator/>
      </w:r>
    </w:p>
  </w:footnote>
  <w:footnote w:type="continuationSeparator" w:id="0">
    <w:p w:rsidR="001C2606" w:rsidRDefault="001C2606" w:rsidP="00F84A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A62"/>
    <w:rsid w:val="00032C89"/>
    <w:rsid w:val="00033648"/>
    <w:rsid w:val="0005595C"/>
    <w:rsid w:val="00086215"/>
    <w:rsid w:val="00095283"/>
    <w:rsid w:val="000B62A0"/>
    <w:rsid w:val="000F11AC"/>
    <w:rsid w:val="00106892"/>
    <w:rsid w:val="00114E25"/>
    <w:rsid w:val="001310AD"/>
    <w:rsid w:val="00146581"/>
    <w:rsid w:val="001B1223"/>
    <w:rsid w:val="001C2606"/>
    <w:rsid w:val="001F4CF5"/>
    <w:rsid w:val="00217E96"/>
    <w:rsid w:val="0022533B"/>
    <w:rsid w:val="002264BF"/>
    <w:rsid w:val="0025359F"/>
    <w:rsid w:val="00255717"/>
    <w:rsid w:val="0026249A"/>
    <w:rsid w:val="002A409F"/>
    <w:rsid w:val="002B5733"/>
    <w:rsid w:val="002B7409"/>
    <w:rsid w:val="002C0E11"/>
    <w:rsid w:val="002C3A86"/>
    <w:rsid w:val="0030719E"/>
    <w:rsid w:val="00310230"/>
    <w:rsid w:val="00343696"/>
    <w:rsid w:val="003516D8"/>
    <w:rsid w:val="00352598"/>
    <w:rsid w:val="00366081"/>
    <w:rsid w:val="003A0035"/>
    <w:rsid w:val="003A3E90"/>
    <w:rsid w:val="003C3AF4"/>
    <w:rsid w:val="003D12D5"/>
    <w:rsid w:val="003D6DD6"/>
    <w:rsid w:val="003D72F3"/>
    <w:rsid w:val="003E13B7"/>
    <w:rsid w:val="003E194F"/>
    <w:rsid w:val="003E38F6"/>
    <w:rsid w:val="003F07A7"/>
    <w:rsid w:val="003F0E08"/>
    <w:rsid w:val="003F2825"/>
    <w:rsid w:val="003F43B9"/>
    <w:rsid w:val="003F7ED9"/>
    <w:rsid w:val="0041253A"/>
    <w:rsid w:val="0042525B"/>
    <w:rsid w:val="00426EB5"/>
    <w:rsid w:val="004272E6"/>
    <w:rsid w:val="004524E7"/>
    <w:rsid w:val="00453211"/>
    <w:rsid w:val="0046506A"/>
    <w:rsid w:val="00481DFB"/>
    <w:rsid w:val="00483A78"/>
    <w:rsid w:val="004B040A"/>
    <w:rsid w:val="004C2BBE"/>
    <w:rsid w:val="004E4910"/>
    <w:rsid w:val="004F649F"/>
    <w:rsid w:val="00504EE8"/>
    <w:rsid w:val="00537453"/>
    <w:rsid w:val="00546B82"/>
    <w:rsid w:val="005538A2"/>
    <w:rsid w:val="00562751"/>
    <w:rsid w:val="005807B9"/>
    <w:rsid w:val="00585832"/>
    <w:rsid w:val="005D2067"/>
    <w:rsid w:val="005D2B09"/>
    <w:rsid w:val="005E6394"/>
    <w:rsid w:val="00613B83"/>
    <w:rsid w:val="00622807"/>
    <w:rsid w:val="00630841"/>
    <w:rsid w:val="0063297C"/>
    <w:rsid w:val="00646ADA"/>
    <w:rsid w:val="00680B56"/>
    <w:rsid w:val="006904C3"/>
    <w:rsid w:val="006A7982"/>
    <w:rsid w:val="006C4150"/>
    <w:rsid w:val="006D525E"/>
    <w:rsid w:val="007537B2"/>
    <w:rsid w:val="0075398D"/>
    <w:rsid w:val="00755B62"/>
    <w:rsid w:val="007C76E8"/>
    <w:rsid w:val="007D32A7"/>
    <w:rsid w:val="007D5ED6"/>
    <w:rsid w:val="007D6EF7"/>
    <w:rsid w:val="007F0A62"/>
    <w:rsid w:val="008078D1"/>
    <w:rsid w:val="00811B76"/>
    <w:rsid w:val="0081624C"/>
    <w:rsid w:val="00837E44"/>
    <w:rsid w:val="00850A42"/>
    <w:rsid w:val="0085447C"/>
    <w:rsid w:val="00876EBF"/>
    <w:rsid w:val="008A3BD8"/>
    <w:rsid w:val="008C5308"/>
    <w:rsid w:val="008E3C4A"/>
    <w:rsid w:val="008E67A4"/>
    <w:rsid w:val="00933FAA"/>
    <w:rsid w:val="00935F57"/>
    <w:rsid w:val="009505F0"/>
    <w:rsid w:val="0095597D"/>
    <w:rsid w:val="00956E12"/>
    <w:rsid w:val="009679BC"/>
    <w:rsid w:val="009704D6"/>
    <w:rsid w:val="00970DA5"/>
    <w:rsid w:val="00972F17"/>
    <w:rsid w:val="00981C65"/>
    <w:rsid w:val="00992EA3"/>
    <w:rsid w:val="009B14AF"/>
    <w:rsid w:val="00A15002"/>
    <w:rsid w:val="00A344A4"/>
    <w:rsid w:val="00A43794"/>
    <w:rsid w:val="00A85912"/>
    <w:rsid w:val="00B17DDB"/>
    <w:rsid w:val="00B5186E"/>
    <w:rsid w:val="00B636BA"/>
    <w:rsid w:val="00B73BCB"/>
    <w:rsid w:val="00B74DE4"/>
    <w:rsid w:val="00B9070D"/>
    <w:rsid w:val="00B95665"/>
    <w:rsid w:val="00BD781E"/>
    <w:rsid w:val="00BE79CB"/>
    <w:rsid w:val="00BF6D94"/>
    <w:rsid w:val="00C24497"/>
    <w:rsid w:val="00C26417"/>
    <w:rsid w:val="00C3527B"/>
    <w:rsid w:val="00C814A8"/>
    <w:rsid w:val="00C826E9"/>
    <w:rsid w:val="00CA60C7"/>
    <w:rsid w:val="00CB08E8"/>
    <w:rsid w:val="00CC3E22"/>
    <w:rsid w:val="00CD3F5C"/>
    <w:rsid w:val="00CD42D3"/>
    <w:rsid w:val="00CD590F"/>
    <w:rsid w:val="00CE458B"/>
    <w:rsid w:val="00CE4A09"/>
    <w:rsid w:val="00CE4C49"/>
    <w:rsid w:val="00CE6223"/>
    <w:rsid w:val="00D06066"/>
    <w:rsid w:val="00D13272"/>
    <w:rsid w:val="00D233D2"/>
    <w:rsid w:val="00DA0654"/>
    <w:rsid w:val="00DC60E0"/>
    <w:rsid w:val="00DD62DA"/>
    <w:rsid w:val="00DE459A"/>
    <w:rsid w:val="00DE6E32"/>
    <w:rsid w:val="00E04CF8"/>
    <w:rsid w:val="00E15FA7"/>
    <w:rsid w:val="00E20B72"/>
    <w:rsid w:val="00E71622"/>
    <w:rsid w:val="00E908F8"/>
    <w:rsid w:val="00EB2E4F"/>
    <w:rsid w:val="00F00FBB"/>
    <w:rsid w:val="00F23643"/>
    <w:rsid w:val="00F31E49"/>
    <w:rsid w:val="00F44ADB"/>
    <w:rsid w:val="00F475E9"/>
    <w:rsid w:val="00F63374"/>
    <w:rsid w:val="00F84A62"/>
    <w:rsid w:val="00F87C3F"/>
    <w:rsid w:val="00F9623A"/>
    <w:rsid w:val="00FD502D"/>
    <w:rsid w:val="00FD642C"/>
    <w:rsid w:val="00FE56EA"/>
    <w:rsid w:val="00FF6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C6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84A6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483A7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12</Pages>
  <Words>5240</Words>
  <Characters>29874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 тематический  план</dc:title>
  <dc:subject/>
  <dc:creator>Админ</dc:creator>
  <cp:keywords/>
  <dc:description/>
  <cp:lastModifiedBy>User</cp:lastModifiedBy>
  <cp:revision>2</cp:revision>
  <cp:lastPrinted>2016-09-02T23:49:00Z</cp:lastPrinted>
  <dcterms:created xsi:type="dcterms:W3CDTF">2016-09-27T18:02:00Z</dcterms:created>
  <dcterms:modified xsi:type="dcterms:W3CDTF">2016-09-27T18:02:00Z</dcterms:modified>
</cp:coreProperties>
</file>